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3DECB99A"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BE709E">
        <w:rPr>
          <w:b/>
          <w:noProof/>
          <w:sz w:val="24"/>
        </w:rPr>
        <w:t>21</w:t>
      </w:r>
      <w:r w:rsidR="00BE709E">
        <w:rPr>
          <w:b/>
          <w:noProof/>
          <w:sz w:val="24"/>
        </w:rPr>
        <w:t>4718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9C07BC" w:rsidR="001E41F3" w:rsidRPr="00410371" w:rsidRDefault="00CB56D0"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53A8A6" w:rsidR="001E41F3" w:rsidRPr="00410371" w:rsidRDefault="00570453" w:rsidP="00BE709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E709E">
              <w:rPr>
                <w:b/>
                <w:noProof/>
                <w:sz w:val="28"/>
              </w:rPr>
              <w:t>3587</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DC548B" w:rsidR="001E41F3" w:rsidRPr="00410371" w:rsidRDefault="007242D2">
            <w:pPr>
              <w:pStyle w:val="CRCoverPage"/>
              <w:spacing w:after="0"/>
              <w:jc w:val="center"/>
              <w:rPr>
                <w:noProof/>
                <w:sz w:val="28"/>
              </w:rPr>
            </w:pPr>
            <w:r>
              <w:rPr>
                <w:b/>
                <w:noProof/>
                <w:sz w:val="28"/>
              </w:rPr>
              <w:t>17.3</w:t>
            </w:r>
            <w:r w:rsidR="00CB56D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B6BF75" w:rsidR="00F25D98" w:rsidRDefault="007242D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337F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C70118" w14:paraId="7EDDB17B" w14:textId="77777777" w:rsidTr="00547111">
        <w:tc>
          <w:tcPr>
            <w:tcW w:w="1843" w:type="dxa"/>
            <w:tcBorders>
              <w:top w:val="single" w:sz="4" w:space="0" w:color="auto"/>
              <w:left w:val="single" w:sz="4" w:space="0" w:color="auto"/>
            </w:tcBorders>
          </w:tcPr>
          <w:p w14:paraId="4FBF233A" w14:textId="77777777" w:rsidR="00C70118" w:rsidRDefault="00C70118" w:rsidP="00C701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8981ED" w:rsidR="00C70118" w:rsidRDefault="00C70118" w:rsidP="00C70118">
            <w:pPr>
              <w:pStyle w:val="CRCoverPage"/>
              <w:spacing w:after="0"/>
              <w:ind w:left="100"/>
              <w:rPr>
                <w:noProof/>
              </w:rPr>
            </w:pPr>
            <w:r>
              <w:t xml:space="preserve">Handling redirection </w:t>
            </w:r>
            <w:r w:rsidRPr="000314D8">
              <w:t xml:space="preserve">cause #31 </w:t>
            </w:r>
            <w:r>
              <w:t>for UE does not support N1 mode</w:t>
            </w:r>
          </w:p>
        </w:tc>
      </w:tr>
      <w:tr w:rsidR="00C70118" w14:paraId="6328AE39" w14:textId="77777777" w:rsidTr="00547111">
        <w:tc>
          <w:tcPr>
            <w:tcW w:w="1843" w:type="dxa"/>
            <w:tcBorders>
              <w:left w:val="single" w:sz="4" w:space="0" w:color="auto"/>
            </w:tcBorders>
          </w:tcPr>
          <w:p w14:paraId="19EEB84B" w14:textId="77777777" w:rsidR="00C70118" w:rsidRDefault="00C70118" w:rsidP="00C70118">
            <w:pPr>
              <w:pStyle w:val="CRCoverPage"/>
              <w:spacing w:after="0"/>
              <w:rPr>
                <w:b/>
                <w:i/>
                <w:noProof/>
                <w:sz w:val="8"/>
                <w:szCs w:val="8"/>
              </w:rPr>
            </w:pPr>
          </w:p>
        </w:tc>
        <w:tc>
          <w:tcPr>
            <w:tcW w:w="7797" w:type="dxa"/>
            <w:gridSpan w:val="10"/>
            <w:tcBorders>
              <w:right w:val="single" w:sz="4" w:space="0" w:color="auto"/>
            </w:tcBorders>
          </w:tcPr>
          <w:p w14:paraId="7620CB6B" w14:textId="77777777" w:rsidR="00C70118" w:rsidRDefault="00C70118" w:rsidP="00C70118">
            <w:pPr>
              <w:pStyle w:val="CRCoverPage"/>
              <w:spacing w:after="0"/>
              <w:rPr>
                <w:noProof/>
                <w:sz w:val="8"/>
                <w:szCs w:val="8"/>
              </w:rPr>
            </w:pPr>
          </w:p>
        </w:tc>
      </w:tr>
      <w:tr w:rsidR="00C70118" w14:paraId="58A5B9CC" w14:textId="77777777" w:rsidTr="00547111">
        <w:tc>
          <w:tcPr>
            <w:tcW w:w="1843" w:type="dxa"/>
            <w:tcBorders>
              <w:left w:val="single" w:sz="4" w:space="0" w:color="auto"/>
            </w:tcBorders>
          </w:tcPr>
          <w:p w14:paraId="2AB09F58" w14:textId="77777777" w:rsidR="00C70118" w:rsidRDefault="00C70118" w:rsidP="00C701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5D07A05" w:rsidR="00C70118" w:rsidRDefault="00C70118" w:rsidP="00C70118">
            <w:pPr>
              <w:pStyle w:val="CRCoverPage"/>
              <w:spacing w:after="0"/>
              <w:ind w:left="100"/>
              <w:rPr>
                <w:noProof/>
              </w:rPr>
            </w:pPr>
            <w:r>
              <w:rPr>
                <w:noProof/>
              </w:rPr>
              <w:t>Samsung</w:t>
            </w:r>
          </w:p>
        </w:tc>
      </w:tr>
      <w:tr w:rsidR="00C70118" w14:paraId="451292A0" w14:textId="77777777" w:rsidTr="00547111">
        <w:tc>
          <w:tcPr>
            <w:tcW w:w="1843" w:type="dxa"/>
            <w:tcBorders>
              <w:left w:val="single" w:sz="4" w:space="0" w:color="auto"/>
            </w:tcBorders>
          </w:tcPr>
          <w:p w14:paraId="68D5AD4F" w14:textId="77777777" w:rsidR="00C70118" w:rsidRDefault="00C70118" w:rsidP="00C701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C70118" w:rsidRDefault="00C70118" w:rsidP="00C70118">
            <w:pPr>
              <w:pStyle w:val="CRCoverPage"/>
              <w:spacing w:after="0"/>
              <w:ind w:left="100"/>
              <w:rPr>
                <w:noProof/>
              </w:rPr>
            </w:pPr>
            <w:r>
              <w:rPr>
                <w:noProof/>
              </w:rPr>
              <w:t>C1</w:t>
            </w:r>
          </w:p>
        </w:tc>
      </w:tr>
      <w:tr w:rsidR="00C70118" w14:paraId="0F678989" w14:textId="77777777" w:rsidTr="00547111">
        <w:tc>
          <w:tcPr>
            <w:tcW w:w="1843" w:type="dxa"/>
            <w:tcBorders>
              <w:left w:val="single" w:sz="4" w:space="0" w:color="auto"/>
            </w:tcBorders>
          </w:tcPr>
          <w:p w14:paraId="748FE9CD" w14:textId="77777777" w:rsidR="00C70118" w:rsidRDefault="00C70118" w:rsidP="00C70118">
            <w:pPr>
              <w:pStyle w:val="CRCoverPage"/>
              <w:spacing w:after="0"/>
              <w:rPr>
                <w:b/>
                <w:i/>
                <w:noProof/>
                <w:sz w:val="8"/>
                <w:szCs w:val="8"/>
              </w:rPr>
            </w:pPr>
          </w:p>
        </w:tc>
        <w:tc>
          <w:tcPr>
            <w:tcW w:w="7797" w:type="dxa"/>
            <w:gridSpan w:val="10"/>
            <w:tcBorders>
              <w:right w:val="single" w:sz="4" w:space="0" w:color="auto"/>
            </w:tcBorders>
          </w:tcPr>
          <w:p w14:paraId="500949F8" w14:textId="77777777" w:rsidR="00C70118" w:rsidRDefault="00C70118" w:rsidP="00C70118">
            <w:pPr>
              <w:pStyle w:val="CRCoverPage"/>
              <w:spacing w:after="0"/>
              <w:rPr>
                <w:noProof/>
                <w:sz w:val="8"/>
                <w:szCs w:val="8"/>
              </w:rPr>
            </w:pPr>
          </w:p>
        </w:tc>
      </w:tr>
      <w:tr w:rsidR="00C70118" w14:paraId="3D0298D2" w14:textId="77777777" w:rsidTr="00547111">
        <w:tc>
          <w:tcPr>
            <w:tcW w:w="1843" w:type="dxa"/>
            <w:tcBorders>
              <w:left w:val="single" w:sz="4" w:space="0" w:color="auto"/>
            </w:tcBorders>
          </w:tcPr>
          <w:p w14:paraId="12140977" w14:textId="77777777" w:rsidR="00C70118" w:rsidRDefault="00C70118" w:rsidP="00C70118">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597019E" w:rsidR="00C70118" w:rsidRDefault="00C70118" w:rsidP="00C70118">
            <w:pPr>
              <w:pStyle w:val="CRCoverPage"/>
              <w:spacing w:after="0"/>
              <w:ind w:left="100"/>
              <w:rPr>
                <w:noProof/>
              </w:rPr>
            </w:pPr>
            <w:r>
              <w:rPr>
                <w:noProof/>
              </w:rPr>
              <w:t>5GProtoc17</w:t>
            </w:r>
          </w:p>
        </w:tc>
        <w:tc>
          <w:tcPr>
            <w:tcW w:w="567" w:type="dxa"/>
            <w:tcBorders>
              <w:left w:val="nil"/>
            </w:tcBorders>
          </w:tcPr>
          <w:p w14:paraId="318D21E4" w14:textId="77777777" w:rsidR="00C70118" w:rsidRDefault="00C70118" w:rsidP="00C70118">
            <w:pPr>
              <w:pStyle w:val="CRCoverPage"/>
              <w:spacing w:after="0"/>
              <w:ind w:right="100"/>
              <w:rPr>
                <w:noProof/>
              </w:rPr>
            </w:pPr>
          </w:p>
        </w:tc>
        <w:tc>
          <w:tcPr>
            <w:tcW w:w="1417" w:type="dxa"/>
            <w:gridSpan w:val="3"/>
            <w:tcBorders>
              <w:left w:val="nil"/>
            </w:tcBorders>
          </w:tcPr>
          <w:p w14:paraId="0E59FDC6" w14:textId="77777777" w:rsidR="00C70118" w:rsidRDefault="00C70118" w:rsidP="00C70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68CD7" w:rsidR="00C70118" w:rsidRDefault="00C70118" w:rsidP="00C70118">
            <w:pPr>
              <w:pStyle w:val="CRCoverPage"/>
              <w:spacing w:after="0"/>
              <w:ind w:left="100"/>
              <w:rPr>
                <w:noProof/>
              </w:rPr>
            </w:pPr>
            <w:r>
              <w:rPr>
                <w:noProof/>
              </w:rPr>
              <w:t>2021-08-12</w:t>
            </w:r>
          </w:p>
        </w:tc>
      </w:tr>
      <w:tr w:rsidR="00C70118" w14:paraId="3CA26B7B" w14:textId="77777777" w:rsidTr="00547111">
        <w:tc>
          <w:tcPr>
            <w:tcW w:w="1843" w:type="dxa"/>
            <w:tcBorders>
              <w:left w:val="single" w:sz="4" w:space="0" w:color="auto"/>
            </w:tcBorders>
          </w:tcPr>
          <w:p w14:paraId="27AD9166" w14:textId="77777777" w:rsidR="00C70118" w:rsidRDefault="00C70118" w:rsidP="00C70118">
            <w:pPr>
              <w:pStyle w:val="CRCoverPage"/>
              <w:spacing w:after="0"/>
              <w:rPr>
                <w:b/>
                <w:i/>
                <w:noProof/>
                <w:sz w:val="8"/>
                <w:szCs w:val="8"/>
              </w:rPr>
            </w:pPr>
          </w:p>
        </w:tc>
        <w:tc>
          <w:tcPr>
            <w:tcW w:w="1986" w:type="dxa"/>
            <w:gridSpan w:val="4"/>
          </w:tcPr>
          <w:p w14:paraId="48AFB91E" w14:textId="77777777" w:rsidR="00C70118" w:rsidRDefault="00C70118" w:rsidP="00C70118">
            <w:pPr>
              <w:pStyle w:val="CRCoverPage"/>
              <w:spacing w:after="0"/>
              <w:rPr>
                <w:noProof/>
                <w:sz w:val="8"/>
                <w:szCs w:val="8"/>
              </w:rPr>
            </w:pPr>
          </w:p>
        </w:tc>
        <w:tc>
          <w:tcPr>
            <w:tcW w:w="2267" w:type="dxa"/>
            <w:gridSpan w:val="2"/>
          </w:tcPr>
          <w:p w14:paraId="185D7D2E" w14:textId="77777777" w:rsidR="00C70118" w:rsidRDefault="00C70118" w:rsidP="00C70118">
            <w:pPr>
              <w:pStyle w:val="CRCoverPage"/>
              <w:spacing w:after="0"/>
              <w:rPr>
                <w:noProof/>
                <w:sz w:val="8"/>
                <w:szCs w:val="8"/>
              </w:rPr>
            </w:pPr>
          </w:p>
        </w:tc>
        <w:tc>
          <w:tcPr>
            <w:tcW w:w="1417" w:type="dxa"/>
            <w:gridSpan w:val="3"/>
          </w:tcPr>
          <w:p w14:paraId="559819E9" w14:textId="77777777" w:rsidR="00C70118" w:rsidRDefault="00C70118" w:rsidP="00C70118">
            <w:pPr>
              <w:pStyle w:val="CRCoverPage"/>
              <w:spacing w:after="0"/>
              <w:rPr>
                <w:noProof/>
                <w:sz w:val="8"/>
                <w:szCs w:val="8"/>
              </w:rPr>
            </w:pPr>
          </w:p>
        </w:tc>
        <w:tc>
          <w:tcPr>
            <w:tcW w:w="2127" w:type="dxa"/>
            <w:tcBorders>
              <w:right w:val="single" w:sz="4" w:space="0" w:color="auto"/>
            </w:tcBorders>
          </w:tcPr>
          <w:p w14:paraId="4726F56F" w14:textId="77777777" w:rsidR="00C70118" w:rsidRDefault="00C70118" w:rsidP="00C70118">
            <w:pPr>
              <w:pStyle w:val="CRCoverPage"/>
              <w:spacing w:after="0"/>
              <w:rPr>
                <w:noProof/>
                <w:sz w:val="8"/>
                <w:szCs w:val="8"/>
              </w:rPr>
            </w:pPr>
          </w:p>
        </w:tc>
      </w:tr>
      <w:tr w:rsidR="00C70118" w14:paraId="25143CE6" w14:textId="77777777" w:rsidTr="007242D2">
        <w:trPr>
          <w:cantSplit/>
        </w:trPr>
        <w:tc>
          <w:tcPr>
            <w:tcW w:w="1843" w:type="dxa"/>
            <w:tcBorders>
              <w:left w:val="single" w:sz="4" w:space="0" w:color="auto"/>
            </w:tcBorders>
          </w:tcPr>
          <w:p w14:paraId="3E022473" w14:textId="77777777" w:rsidR="00C70118" w:rsidRDefault="00C70118" w:rsidP="00C70118">
            <w:pPr>
              <w:pStyle w:val="CRCoverPage"/>
              <w:tabs>
                <w:tab w:val="right" w:pos="1759"/>
              </w:tabs>
              <w:spacing w:after="0"/>
              <w:rPr>
                <w:b/>
                <w:i/>
                <w:noProof/>
              </w:rPr>
            </w:pPr>
            <w:r>
              <w:rPr>
                <w:b/>
                <w:i/>
                <w:noProof/>
              </w:rPr>
              <w:t>Category:</w:t>
            </w:r>
          </w:p>
        </w:tc>
        <w:tc>
          <w:tcPr>
            <w:tcW w:w="815" w:type="dxa"/>
            <w:shd w:val="pct30" w:color="FFFF00" w:fill="auto"/>
          </w:tcPr>
          <w:p w14:paraId="733D36A7" w14:textId="03CD5CD6" w:rsidR="00C70118" w:rsidRDefault="007E7A35" w:rsidP="00C70118">
            <w:pPr>
              <w:pStyle w:val="CRCoverPage"/>
              <w:spacing w:after="0"/>
              <w:ind w:left="100" w:right="-609"/>
              <w:rPr>
                <w:b/>
                <w:noProof/>
              </w:rPr>
            </w:pPr>
            <w:r>
              <w:rPr>
                <w:b/>
                <w:noProof/>
              </w:rPr>
              <w:t>F</w:t>
            </w:r>
          </w:p>
        </w:tc>
        <w:tc>
          <w:tcPr>
            <w:tcW w:w="3438" w:type="dxa"/>
            <w:gridSpan w:val="5"/>
            <w:tcBorders>
              <w:left w:val="nil"/>
            </w:tcBorders>
          </w:tcPr>
          <w:p w14:paraId="0E668D92" w14:textId="77777777" w:rsidR="00C70118" w:rsidRDefault="00C70118" w:rsidP="00C70118">
            <w:pPr>
              <w:pStyle w:val="CRCoverPage"/>
              <w:spacing w:after="0"/>
              <w:rPr>
                <w:noProof/>
              </w:rPr>
            </w:pPr>
          </w:p>
        </w:tc>
        <w:tc>
          <w:tcPr>
            <w:tcW w:w="1417" w:type="dxa"/>
            <w:gridSpan w:val="3"/>
            <w:tcBorders>
              <w:left w:val="nil"/>
            </w:tcBorders>
          </w:tcPr>
          <w:p w14:paraId="0F51D8E8" w14:textId="77777777" w:rsidR="00C70118" w:rsidRDefault="00C70118" w:rsidP="00C70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171D23" w:rsidR="00C70118" w:rsidRDefault="00C70118" w:rsidP="00C70118">
            <w:pPr>
              <w:pStyle w:val="CRCoverPage"/>
              <w:spacing w:after="0"/>
              <w:ind w:left="100"/>
              <w:rPr>
                <w:noProof/>
              </w:rPr>
            </w:pPr>
            <w:r>
              <w:rPr>
                <w:noProof/>
              </w:rPr>
              <w:t>Rel-17</w:t>
            </w:r>
          </w:p>
        </w:tc>
      </w:tr>
      <w:tr w:rsidR="00C70118" w14:paraId="5160718C" w14:textId="77777777" w:rsidTr="00547111">
        <w:tc>
          <w:tcPr>
            <w:tcW w:w="1843" w:type="dxa"/>
            <w:tcBorders>
              <w:left w:val="single" w:sz="4" w:space="0" w:color="auto"/>
              <w:bottom w:val="single" w:sz="4" w:space="0" w:color="auto"/>
            </w:tcBorders>
          </w:tcPr>
          <w:p w14:paraId="1470FE00" w14:textId="77777777" w:rsidR="00C70118" w:rsidRDefault="00C70118" w:rsidP="00C70118">
            <w:pPr>
              <w:pStyle w:val="CRCoverPage"/>
              <w:spacing w:after="0"/>
              <w:rPr>
                <w:b/>
                <w:i/>
                <w:noProof/>
              </w:rPr>
            </w:pPr>
          </w:p>
        </w:tc>
        <w:tc>
          <w:tcPr>
            <w:tcW w:w="4677" w:type="dxa"/>
            <w:gridSpan w:val="8"/>
            <w:tcBorders>
              <w:bottom w:val="single" w:sz="4" w:space="0" w:color="auto"/>
            </w:tcBorders>
          </w:tcPr>
          <w:p w14:paraId="4DCD138D" w14:textId="1D453A1F" w:rsidR="00C70118" w:rsidRDefault="00C70118" w:rsidP="00C70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C70118" w:rsidRDefault="00C70118" w:rsidP="00C701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C70118" w:rsidRPr="007C2097" w:rsidRDefault="00C70118" w:rsidP="00C70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70118" w14:paraId="7421BB0F" w14:textId="77777777" w:rsidTr="00547111">
        <w:tc>
          <w:tcPr>
            <w:tcW w:w="1843" w:type="dxa"/>
          </w:tcPr>
          <w:p w14:paraId="7BF0D5B5" w14:textId="77777777" w:rsidR="00C70118" w:rsidRDefault="00C70118" w:rsidP="00C70118">
            <w:pPr>
              <w:pStyle w:val="CRCoverPage"/>
              <w:spacing w:after="0"/>
              <w:rPr>
                <w:b/>
                <w:i/>
                <w:noProof/>
                <w:sz w:val="8"/>
                <w:szCs w:val="8"/>
              </w:rPr>
            </w:pPr>
          </w:p>
        </w:tc>
        <w:tc>
          <w:tcPr>
            <w:tcW w:w="7797" w:type="dxa"/>
            <w:gridSpan w:val="10"/>
          </w:tcPr>
          <w:p w14:paraId="61437664" w14:textId="77777777" w:rsidR="00C70118" w:rsidRDefault="00C70118" w:rsidP="00C70118">
            <w:pPr>
              <w:pStyle w:val="CRCoverPage"/>
              <w:spacing w:after="0"/>
              <w:rPr>
                <w:noProof/>
                <w:sz w:val="8"/>
                <w:szCs w:val="8"/>
              </w:rPr>
            </w:pPr>
          </w:p>
        </w:tc>
      </w:tr>
      <w:tr w:rsidR="007E7A35" w14:paraId="227AEAD7" w14:textId="77777777" w:rsidTr="007242D2">
        <w:tc>
          <w:tcPr>
            <w:tcW w:w="2658" w:type="dxa"/>
            <w:gridSpan w:val="2"/>
            <w:tcBorders>
              <w:top w:val="single" w:sz="4" w:space="0" w:color="auto"/>
              <w:left w:val="single" w:sz="4" w:space="0" w:color="auto"/>
            </w:tcBorders>
          </w:tcPr>
          <w:p w14:paraId="4D121B65" w14:textId="77777777" w:rsidR="007E7A35" w:rsidRDefault="007E7A35" w:rsidP="007E7A35">
            <w:pPr>
              <w:pStyle w:val="CRCoverPage"/>
              <w:tabs>
                <w:tab w:val="right" w:pos="2184"/>
              </w:tabs>
              <w:spacing w:after="0"/>
              <w:rPr>
                <w:b/>
                <w:i/>
                <w:noProof/>
              </w:rPr>
            </w:pPr>
            <w:r>
              <w:rPr>
                <w:b/>
                <w:i/>
                <w:noProof/>
              </w:rPr>
              <w:t>Reason for change:</w:t>
            </w:r>
          </w:p>
        </w:tc>
        <w:tc>
          <w:tcPr>
            <w:tcW w:w="6982" w:type="dxa"/>
            <w:gridSpan w:val="9"/>
            <w:tcBorders>
              <w:top w:val="single" w:sz="4" w:space="0" w:color="auto"/>
              <w:right w:val="single" w:sz="4" w:space="0" w:color="auto"/>
            </w:tcBorders>
            <w:shd w:val="pct30" w:color="FFFF00" w:fill="auto"/>
          </w:tcPr>
          <w:p w14:paraId="04B89DF7" w14:textId="77777777" w:rsidR="007E7A35" w:rsidRDefault="007E7A35" w:rsidP="007E7A35">
            <w:pPr>
              <w:pStyle w:val="CRCoverPage"/>
              <w:spacing w:after="0"/>
              <w:ind w:left="100"/>
            </w:pPr>
            <w:r>
              <w:rPr>
                <w:noProof/>
              </w:rPr>
              <w:t xml:space="preserve">The network can redirect a UE that supports CIoT optimizations from EPC to 5GC and handling for this cause #31 given in spec as mentioned below. </w:t>
            </w:r>
          </w:p>
          <w:p w14:paraId="3990C8E6" w14:textId="77777777" w:rsidR="007E7A35" w:rsidRDefault="007E7A35" w:rsidP="007E7A35">
            <w:pPr>
              <w:pStyle w:val="CRCoverPage"/>
              <w:spacing w:after="0"/>
              <w:ind w:left="100"/>
            </w:pPr>
          </w:p>
          <w:p w14:paraId="0277F3EE" w14:textId="77777777" w:rsidR="007E7A35" w:rsidRPr="003168A2" w:rsidRDefault="007E7A35" w:rsidP="007E7A35">
            <w:pPr>
              <w:pStyle w:val="B1"/>
            </w:pPr>
            <w:r>
              <w:t>#31</w:t>
            </w:r>
            <w:r w:rsidRPr="003168A2">
              <w:tab/>
              <w:t>(</w:t>
            </w:r>
            <w:r>
              <w:t>Redirection to 5GCN required</w:t>
            </w:r>
            <w:r w:rsidRPr="003168A2">
              <w:t>);</w:t>
            </w:r>
          </w:p>
          <w:p w14:paraId="4ED592CE" w14:textId="77777777" w:rsidR="007E7A35" w:rsidRDefault="007E7A35" w:rsidP="007E7A35">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14:paraId="726DBC28" w14:textId="77777777" w:rsidR="007E7A35" w:rsidRPr="003168A2" w:rsidRDefault="007E7A35" w:rsidP="007E7A35">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p>
          <w:p w14:paraId="76D83AC5"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60539BAA" w14:textId="77777777" w:rsidR="007E7A35"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287AB98" w14:textId="77777777" w:rsidR="007E7A35" w:rsidRPr="00CC0C94" w:rsidRDefault="007E7A35" w:rsidP="007E7A35">
            <w:pPr>
              <w:pStyle w:val="CRCoverPage"/>
              <w:spacing w:after="0"/>
              <w:ind w:left="100"/>
              <w:rPr>
                <w:noProof/>
              </w:rPr>
            </w:pPr>
            <w:r>
              <w:rPr>
                <w:noProof/>
              </w:rPr>
              <w:t xml:space="preserve">In a scenario where network determines the UE to redirect for 5G network without considering the UE side N1 mode is supported or not and upon receiving cause #31 if UE does not support N1 mode, handling at UE side is not defined in specification. </w:t>
            </w:r>
          </w:p>
          <w:p w14:paraId="4AB1CFBA" w14:textId="789512FB" w:rsidR="007E7A35" w:rsidRDefault="007E7A35" w:rsidP="007E7A35">
            <w:pPr>
              <w:pStyle w:val="CRCoverPage"/>
              <w:spacing w:after="0"/>
              <w:ind w:left="100"/>
              <w:rPr>
                <w:noProof/>
              </w:rPr>
            </w:pPr>
          </w:p>
        </w:tc>
      </w:tr>
      <w:tr w:rsidR="007E7A35" w14:paraId="0C8E4D65" w14:textId="77777777" w:rsidTr="007242D2">
        <w:tc>
          <w:tcPr>
            <w:tcW w:w="2658" w:type="dxa"/>
            <w:gridSpan w:val="2"/>
            <w:tcBorders>
              <w:left w:val="single" w:sz="4" w:space="0" w:color="auto"/>
            </w:tcBorders>
          </w:tcPr>
          <w:p w14:paraId="608FEC88"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0C72009D" w14:textId="77777777" w:rsidR="007E7A35" w:rsidRDefault="007E7A35" w:rsidP="007E7A35">
            <w:pPr>
              <w:pStyle w:val="CRCoverPage"/>
              <w:spacing w:after="0"/>
              <w:rPr>
                <w:noProof/>
                <w:sz w:val="8"/>
                <w:szCs w:val="8"/>
              </w:rPr>
            </w:pPr>
          </w:p>
        </w:tc>
      </w:tr>
      <w:tr w:rsidR="007E7A35" w14:paraId="4FC2AB41" w14:textId="77777777" w:rsidTr="007242D2">
        <w:tc>
          <w:tcPr>
            <w:tcW w:w="2658" w:type="dxa"/>
            <w:gridSpan w:val="2"/>
            <w:tcBorders>
              <w:left w:val="single" w:sz="4" w:space="0" w:color="auto"/>
            </w:tcBorders>
          </w:tcPr>
          <w:p w14:paraId="4A3BE4AC" w14:textId="77777777" w:rsidR="007E7A35" w:rsidRDefault="007E7A35" w:rsidP="007E7A35">
            <w:pPr>
              <w:pStyle w:val="CRCoverPage"/>
              <w:tabs>
                <w:tab w:val="right" w:pos="2184"/>
              </w:tabs>
              <w:spacing w:after="0"/>
              <w:rPr>
                <w:b/>
                <w:i/>
                <w:noProof/>
              </w:rPr>
            </w:pPr>
            <w:r>
              <w:rPr>
                <w:b/>
                <w:i/>
                <w:noProof/>
              </w:rPr>
              <w:lastRenderedPageBreak/>
              <w:t>Summary of change:</w:t>
            </w:r>
          </w:p>
        </w:tc>
        <w:tc>
          <w:tcPr>
            <w:tcW w:w="6982" w:type="dxa"/>
            <w:gridSpan w:val="9"/>
            <w:tcBorders>
              <w:right w:val="single" w:sz="4" w:space="0" w:color="auto"/>
            </w:tcBorders>
            <w:shd w:val="pct30" w:color="FFFF00" w:fill="auto"/>
          </w:tcPr>
          <w:p w14:paraId="76C0712C" w14:textId="29CE89BD" w:rsidR="007E7A35" w:rsidRDefault="007E7A35" w:rsidP="007E7A35">
            <w:pPr>
              <w:pStyle w:val="CRCoverPage"/>
              <w:spacing w:after="0"/>
              <w:ind w:left="100"/>
              <w:rPr>
                <w:noProof/>
              </w:rPr>
            </w:pPr>
            <w:r>
              <w:rPr>
                <w:noProof/>
              </w:rPr>
              <w:t xml:space="preserve">If the UE receives reject cause#31 (redirection to 5GCN required) and the UE does not support N1 mode then UE shall considered </w:t>
            </w:r>
            <w:r>
              <w:t xml:space="preserve">as </w:t>
            </w:r>
            <w:r w:rsidRPr="005A0C70">
              <w:t>an abnormal case and the behaviour of the UE is specified in subclause</w:t>
            </w:r>
            <w:r w:rsidRPr="003168A2">
              <w:t> </w:t>
            </w:r>
            <w:r w:rsidRPr="005A0C70">
              <w:t>5.5.1.2.</w:t>
            </w:r>
            <w:r>
              <w:t>6</w:t>
            </w:r>
            <w:r>
              <w:rPr>
                <w:noProof/>
              </w:rPr>
              <w:t>.</w:t>
            </w:r>
          </w:p>
        </w:tc>
      </w:tr>
      <w:tr w:rsidR="007E7A35" w14:paraId="67BD561C" w14:textId="77777777" w:rsidTr="007242D2">
        <w:tc>
          <w:tcPr>
            <w:tcW w:w="2658" w:type="dxa"/>
            <w:gridSpan w:val="2"/>
            <w:tcBorders>
              <w:left w:val="single" w:sz="4" w:space="0" w:color="auto"/>
            </w:tcBorders>
          </w:tcPr>
          <w:p w14:paraId="7A30C9A1"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3CB430B5" w14:textId="77777777" w:rsidR="007E7A35" w:rsidRDefault="007E7A35" w:rsidP="007E7A35">
            <w:pPr>
              <w:pStyle w:val="CRCoverPage"/>
              <w:spacing w:after="0"/>
              <w:rPr>
                <w:noProof/>
                <w:sz w:val="8"/>
                <w:szCs w:val="8"/>
              </w:rPr>
            </w:pPr>
          </w:p>
        </w:tc>
      </w:tr>
      <w:tr w:rsidR="007E7A35" w14:paraId="262596DA" w14:textId="77777777" w:rsidTr="007242D2">
        <w:tc>
          <w:tcPr>
            <w:tcW w:w="2658" w:type="dxa"/>
            <w:gridSpan w:val="2"/>
            <w:tcBorders>
              <w:left w:val="single" w:sz="4" w:space="0" w:color="auto"/>
              <w:bottom w:val="single" w:sz="4" w:space="0" w:color="auto"/>
            </w:tcBorders>
          </w:tcPr>
          <w:p w14:paraId="659D5F83" w14:textId="77777777" w:rsidR="007E7A35" w:rsidRDefault="007E7A35" w:rsidP="007E7A35">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616621A5" w14:textId="7386CEE2" w:rsidR="007E7A35" w:rsidRDefault="007E7A35" w:rsidP="007E7A35">
            <w:pPr>
              <w:pStyle w:val="CRCoverPage"/>
              <w:spacing w:after="0"/>
              <w:ind w:left="100"/>
              <w:rPr>
                <w:noProof/>
              </w:rPr>
            </w:pPr>
            <w:r>
              <w:rPr>
                <w:noProof/>
              </w:rPr>
              <w:t>UE behavior is unspecified upon receiving cause #31(redirection to 5GCN required) for the UE N1 mode not supported.</w:t>
            </w:r>
          </w:p>
        </w:tc>
      </w:tr>
      <w:tr w:rsidR="007E7A35" w14:paraId="2E02AFEF" w14:textId="77777777" w:rsidTr="007242D2">
        <w:tc>
          <w:tcPr>
            <w:tcW w:w="2658" w:type="dxa"/>
            <w:gridSpan w:val="2"/>
          </w:tcPr>
          <w:p w14:paraId="0B18EFDB" w14:textId="77777777" w:rsidR="007E7A35" w:rsidRDefault="007E7A35" w:rsidP="007E7A35">
            <w:pPr>
              <w:pStyle w:val="CRCoverPage"/>
              <w:spacing w:after="0"/>
              <w:rPr>
                <w:b/>
                <w:i/>
                <w:noProof/>
                <w:sz w:val="8"/>
                <w:szCs w:val="8"/>
              </w:rPr>
            </w:pPr>
          </w:p>
        </w:tc>
        <w:tc>
          <w:tcPr>
            <w:tcW w:w="6982" w:type="dxa"/>
            <w:gridSpan w:val="9"/>
          </w:tcPr>
          <w:p w14:paraId="56B6630C" w14:textId="77777777" w:rsidR="007E7A35" w:rsidRDefault="007E7A35" w:rsidP="007E7A35">
            <w:pPr>
              <w:pStyle w:val="CRCoverPage"/>
              <w:spacing w:after="0"/>
              <w:rPr>
                <w:noProof/>
                <w:sz w:val="8"/>
                <w:szCs w:val="8"/>
              </w:rPr>
            </w:pPr>
          </w:p>
        </w:tc>
      </w:tr>
      <w:tr w:rsidR="007E7A35" w14:paraId="74997849" w14:textId="77777777" w:rsidTr="007242D2">
        <w:tc>
          <w:tcPr>
            <w:tcW w:w="2658" w:type="dxa"/>
            <w:gridSpan w:val="2"/>
            <w:tcBorders>
              <w:top w:val="single" w:sz="4" w:space="0" w:color="auto"/>
              <w:left w:val="single" w:sz="4" w:space="0" w:color="auto"/>
            </w:tcBorders>
          </w:tcPr>
          <w:p w14:paraId="38241EDE" w14:textId="77777777" w:rsidR="007E7A35" w:rsidRDefault="007E7A35" w:rsidP="007E7A35">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5CC10995" w14:textId="2BD86458" w:rsidR="007E7A35" w:rsidRDefault="00135B02" w:rsidP="007E7A35">
            <w:pPr>
              <w:pStyle w:val="CRCoverPage"/>
              <w:spacing w:after="0"/>
              <w:ind w:left="100"/>
              <w:rPr>
                <w:noProof/>
              </w:rPr>
            </w:pPr>
            <w:r>
              <w:rPr>
                <w:noProof/>
              </w:rPr>
              <w:t>5.5.1.2.5, 5.5.1.3.5, 5.5.3.2.5, 5.5.3.3.5</w:t>
            </w:r>
          </w:p>
        </w:tc>
      </w:tr>
      <w:tr w:rsidR="007E7A35" w14:paraId="4B9358B6" w14:textId="77777777" w:rsidTr="007242D2">
        <w:tc>
          <w:tcPr>
            <w:tcW w:w="2658" w:type="dxa"/>
            <w:gridSpan w:val="2"/>
            <w:tcBorders>
              <w:left w:val="single" w:sz="4" w:space="0" w:color="auto"/>
            </w:tcBorders>
          </w:tcPr>
          <w:p w14:paraId="3EA87C95" w14:textId="77777777" w:rsidR="007E7A35" w:rsidRDefault="007E7A35" w:rsidP="007E7A35">
            <w:pPr>
              <w:pStyle w:val="CRCoverPage"/>
              <w:spacing w:after="0"/>
              <w:rPr>
                <w:b/>
                <w:i/>
                <w:noProof/>
                <w:sz w:val="8"/>
                <w:szCs w:val="8"/>
              </w:rPr>
            </w:pPr>
          </w:p>
        </w:tc>
        <w:tc>
          <w:tcPr>
            <w:tcW w:w="6982" w:type="dxa"/>
            <w:gridSpan w:val="9"/>
            <w:tcBorders>
              <w:right w:val="single" w:sz="4" w:space="0" w:color="auto"/>
            </w:tcBorders>
          </w:tcPr>
          <w:p w14:paraId="60C047E7" w14:textId="77777777" w:rsidR="007E7A35" w:rsidRDefault="007E7A35" w:rsidP="007E7A35">
            <w:pPr>
              <w:pStyle w:val="CRCoverPage"/>
              <w:spacing w:after="0"/>
              <w:rPr>
                <w:noProof/>
                <w:sz w:val="8"/>
                <w:szCs w:val="8"/>
              </w:rPr>
            </w:pPr>
          </w:p>
        </w:tc>
      </w:tr>
      <w:tr w:rsidR="007E7A35" w14:paraId="5F94BADA" w14:textId="77777777" w:rsidTr="007242D2">
        <w:tc>
          <w:tcPr>
            <w:tcW w:w="2658" w:type="dxa"/>
            <w:gridSpan w:val="2"/>
            <w:tcBorders>
              <w:left w:val="single" w:sz="4" w:space="0" w:color="auto"/>
            </w:tcBorders>
          </w:tcPr>
          <w:p w14:paraId="6EBF1841" w14:textId="77777777" w:rsidR="007E7A35" w:rsidRDefault="007E7A35" w:rsidP="007E7A35">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34126329" w14:textId="77777777" w:rsidR="007E7A35" w:rsidRDefault="007E7A35" w:rsidP="007E7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E7A35" w:rsidRDefault="007E7A35" w:rsidP="007E7A35">
            <w:pPr>
              <w:pStyle w:val="CRCoverPage"/>
              <w:spacing w:after="0"/>
              <w:jc w:val="center"/>
              <w:rPr>
                <w:b/>
                <w:caps/>
                <w:noProof/>
              </w:rPr>
            </w:pPr>
            <w:r>
              <w:rPr>
                <w:b/>
                <w:caps/>
                <w:noProof/>
              </w:rPr>
              <w:t>N</w:t>
            </w:r>
          </w:p>
        </w:tc>
        <w:tc>
          <w:tcPr>
            <w:tcW w:w="2977" w:type="dxa"/>
            <w:gridSpan w:val="4"/>
          </w:tcPr>
          <w:p w14:paraId="12C61BF1" w14:textId="77777777" w:rsidR="007E7A35" w:rsidRDefault="007E7A35" w:rsidP="007E7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E7A35" w:rsidRDefault="007E7A35" w:rsidP="007E7A35">
            <w:pPr>
              <w:pStyle w:val="CRCoverPage"/>
              <w:spacing w:after="0"/>
              <w:ind w:left="99"/>
              <w:rPr>
                <w:noProof/>
              </w:rPr>
            </w:pPr>
          </w:p>
        </w:tc>
      </w:tr>
      <w:tr w:rsidR="007E7A35" w14:paraId="3FE906FB" w14:textId="77777777" w:rsidTr="007242D2">
        <w:tc>
          <w:tcPr>
            <w:tcW w:w="2658" w:type="dxa"/>
            <w:gridSpan w:val="2"/>
            <w:tcBorders>
              <w:left w:val="single" w:sz="4" w:space="0" w:color="auto"/>
            </w:tcBorders>
          </w:tcPr>
          <w:p w14:paraId="67D11E86" w14:textId="77777777" w:rsidR="007E7A35" w:rsidRDefault="007E7A35" w:rsidP="007E7A35">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5C8CF902"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E7A35" w:rsidRDefault="007E7A35" w:rsidP="007E7A35">
            <w:pPr>
              <w:pStyle w:val="CRCoverPage"/>
              <w:spacing w:after="0"/>
              <w:jc w:val="center"/>
              <w:rPr>
                <w:b/>
                <w:caps/>
                <w:noProof/>
              </w:rPr>
            </w:pPr>
            <w:r>
              <w:rPr>
                <w:b/>
                <w:caps/>
                <w:noProof/>
              </w:rPr>
              <w:t>X</w:t>
            </w:r>
          </w:p>
        </w:tc>
        <w:tc>
          <w:tcPr>
            <w:tcW w:w="2977" w:type="dxa"/>
            <w:gridSpan w:val="4"/>
          </w:tcPr>
          <w:p w14:paraId="697C0B0D" w14:textId="77777777" w:rsidR="007E7A35" w:rsidRDefault="007E7A35" w:rsidP="007E7A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E7A35" w:rsidRDefault="007E7A35" w:rsidP="007E7A35">
            <w:pPr>
              <w:pStyle w:val="CRCoverPage"/>
              <w:spacing w:after="0"/>
              <w:ind w:left="99"/>
              <w:rPr>
                <w:noProof/>
              </w:rPr>
            </w:pPr>
            <w:r>
              <w:rPr>
                <w:noProof/>
              </w:rPr>
              <w:t xml:space="preserve">TS/TR ... CR ... </w:t>
            </w:r>
          </w:p>
        </w:tc>
      </w:tr>
      <w:tr w:rsidR="007E7A35" w14:paraId="54C70661" w14:textId="77777777" w:rsidTr="007242D2">
        <w:tc>
          <w:tcPr>
            <w:tcW w:w="2658" w:type="dxa"/>
            <w:gridSpan w:val="2"/>
            <w:tcBorders>
              <w:left w:val="single" w:sz="4" w:space="0" w:color="auto"/>
            </w:tcBorders>
          </w:tcPr>
          <w:p w14:paraId="69BDA791" w14:textId="77777777" w:rsidR="007E7A35" w:rsidRDefault="007E7A35" w:rsidP="007E7A35">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2BD26475"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E7A35" w:rsidRDefault="007E7A35" w:rsidP="007E7A35">
            <w:pPr>
              <w:pStyle w:val="CRCoverPage"/>
              <w:spacing w:after="0"/>
              <w:jc w:val="center"/>
              <w:rPr>
                <w:b/>
                <w:caps/>
                <w:noProof/>
              </w:rPr>
            </w:pPr>
            <w:r>
              <w:rPr>
                <w:b/>
                <w:caps/>
                <w:noProof/>
              </w:rPr>
              <w:t>X</w:t>
            </w:r>
          </w:p>
        </w:tc>
        <w:tc>
          <w:tcPr>
            <w:tcW w:w="2977" w:type="dxa"/>
            <w:gridSpan w:val="4"/>
          </w:tcPr>
          <w:p w14:paraId="4BE2CB9C" w14:textId="77777777" w:rsidR="007E7A35" w:rsidRDefault="007E7A35" w:rsidP="007E7A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E7A35" w:rsidRDefault="007E7A35" w:rsidP="007E7A35">
            <w:pPr>
              <w:pStyle w:val="CRCoverPage"/>
              <w:spacing w:after="0"/>
              <w:ind w:left="99"/>
              <w:rPr>
                <w:noProof/>
              </w:rPr>
            </w:pPr>
            <w:r>
              <w:rPr>
                <w:noProof/>
              </w:rPr>
              <w:t xml:space="preserve">TS/TR ... CR ... </w:t>
            </w:r>
          </w:p>
        </w:tc>
      </w:tr>
      <w:tr w:rsidR="007E7A35" w14:paraId="6D4B164C" w14:textId="77777777" w:rsidTr="007242D2">
        <w:tc>
          <w:tcPr>
            <w:tcW w:w="2658" w:type="dxa"/>
            <w:gridSpan w:val="2"/>
            <w:tcBorders>
              <w:left w:val="single" w:sz="4" w:space="0" w:color="auto"/>
            </w:tcBorders>
          </w:tcPr>
          <w:p w14:paraId="724C8B15" w14:textId="77777777" w:rsidR="007E7A35" w:rsidRDefault="007E7A35" w:rsidP="007E7A35">
            <w:pPr>
              <w:pStyle w:val="CRCoverPage"/>
              <w:spacing w:after="0"/>
              <w:rPr>
                <w:b/>
                <w:i/>
                <w:noProof/>
              </w:rPr>
            </w:pPr>
            <w:r>
              <w:rPr>
                <w:b/>
                <w:i/>
                <w:noProof/>
              </w:rPr>
              <w:t>(show related CRs)</w:t>
            </w:r>
          </w:p>
        </w:tc>
        <w:tc>
          <w:tcPr>
            <w:tcW w:w="320" w:type="dxa"/>
            <w:tcBorders>
              <w:top w:val="single" w:sz="4" w:space="0" w:color="auto"/>
              <w:left w:val="single" w:sz="4" w:space="0" w:color="auto"/>
              <w:bottom w:val="single" w:sz="4" w:space="0" w:color="auto"/>
            </w:tcBorders>
            <w:shd w:val="pct25" w:color="FFFF00" w:fill="auto"/>
          </w:tcPr>
          <w:p w14:paraId="7D808848" w14:textId="77777777" w:rsidR="007E7A35" w:rsidRDefault="007E7A35" w:rsidP="007E7A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E7A35" w:rsidRDefault="007E7A35" w:rsidP="007E7A35">
            <w:pPr>
              <w:pStyle w:val="CRCoverPage"/>
              <w:spacing w:after="0"/>
              <w:jc w:val="center"/>
              <w:rPr>
                <w:b/>
                <w:caps/>
                <w:noProof/>
              </w:rPr>
            </w:pPr>
            <w:r>
              <w:rPr>
                <w:b/>
                <w:caps/>
                <w:noProof/>
              </w:rPr>
              <w:t>X</w:t>
            </w:r>
          </w:p>
        </w:tc>
        <w:tc>
          <w:tcPr>
            <w:tcW w:w="2977" w:type="dxa"/>
            <w:gridSpan w:val="4"/>
          </w:tcPr>
          <w:p w14:paraId="5EAC6096" w14:textId="77777777" w:rsidR="007E7A35" w:rsidRDefault="007E7A35" w:rsidP="007E7A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E7A35" w:rsidRDefault="007E7A35" w:rsidP="007E7A35">
            <w:pPr>
              <w:pStyle w:val="CRCoverPage"/>
              <w:spacing w:after="0"/>
              <w:ind w:left="99"/>
              <w:rPr>
                <w:noProof/>
              </w:rPr>
            </w:pPr>
            <w:r>
              <w:rPr>
                <w:noProof/>
              </w:rPr>
              <w:t xml:space="preserve">TS/TR ... CR ... </w:t>
            </w:r>
          </w:p>
        </w:tc>
      </w:tr>
      <w:tr w:rsidR="007E7A35" w14:paraId="6816D577" w14:textId="77777777" w:rsidTr="007242D2">
        <w:tc>
          <w:tcPr>
            <w:tcW w:w="2658" w:type="dxa"/>
            <w:gridSpan w:val="2"/>
            <w:tcBorders>
              <w:left w:val="single" w:sz="4" w:space="0" w:color="auto"/>
            </w:tcBorders>
          </w:tcPr>
          <w:p w14:paraId="74A365C8" w14:textId="77777777" w:rsidR="007E7A35" w:rsidRDefault="007E7A35" w:rsidP="007E7A35">
            <w:pPr>
              <w:pStyle w:val="CRCoverPage"/>
              <w:spacing w:after="0"/>
              <w:rPr>
                <w:b/>
                <w:i/>
                <w:noProof/>
              </w:rPr>
            </w:pPr>
          </w:p>
        </w:tc>
        <w:tc>
          <w:tcPr>
            <w:tcW w:w="6982" w:type="dxa"/>
            <w:gridSpan w:val="9"/>
            <w:tcBorders>
              <w:right w:val="single" w:sz="4" w:space="0" w:color="auto"/>
            </w:tcBorders>
          </w:tcPr>
          <w:p w14:paraId="3B849361" w14:textId="77777777" w:rsidR="007E7A35" w:rsidRDefault="007E7A35" w:rsidP="007E7A35">
            <w:pPr>
              <w:pStyle w:val="CRCoverPage"/>
              <w:spacing w:after="0"/>
              <w:rPr>
                <w:noProof/>
              </w:rPr>
            </w:pPr>
          </w:p>
        </w:tc>
      </w:tr>
      <w:tr w:rsidR="007E7A35" w14:paraId="204A6CD0" w14:textId="77777777" w:rsidTr="007242D2">
        <w:tc>
          <w:tcPr>
            <w:tcW w:w="2658" w:type="dxa"/>
            <w:gridSpan w:val="2"/>
            <w:tcBorders>
              <w:left w:val="single" w:sz="4" w:space="0" w:color="auto"/>
              <w:bottom w:val="single" w:sz="4" w:space="0" w:color="auto"/>
            </w:tcBorders>
          </w:tcPr>
          <w:p w14:paraId="4F081F48" w14:textId="77777777" w:rsidR="007E7A35" w:rsidRDefault="007E7A35" w:rsidP="007E7A35">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5A4D9F6" w14:textId="77777777" w:rsidR="007E7A35" w:rsidRDefault="007E7A35" w:rsidP="007E7A35">
            <w:pPr>
              <w:pStyle w:val="CRCoverPage"/>
              <w:spacing w:after="0"/>
              <w:ind w:left="100"/>
              <w:rPr>
                <w:noProof/>
              </w:rPr>
            </w:pPr>
          </w:p>
        </w:tc>
      </w:tr>
      <w:tr w:rsidR="007E7A35" w:rsidRPr="008863B9" w14:paraId="5AF31BAD" w14:textId="77777777" w:rsidTr="007242D2">
        <w:tc>
          <w:tcPr>
            <w:tcW w:w="2658" w:type="dxa"/>
            <w:gridSpan w:val="2"/>
            <w:tcBorders>
              <w:top w:val="single" w:sz="4" w:space="0" w:color="auto"/>
              <w:bottom w:val="single" w:sz="4" w:space="0" w:color="auto"/>
            </w:tcBorders>
          </w:tcPr>
          <w:p w14:paraId="623D351D" w14:textId="77777777" w:rsidR="007E7A35" w:rsidRPr="008863B9" w:rsidRDefault="007E7A35" w:rsidP="007E7A35">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612B734C" w14:textId="77777777" w:rsidR="007E7A35" w:rsidRPr="008863B9" w:rsidRDefault="007E7A35" w:rsidP="007E7A35">
            <w:pPr>
              <w:pStyle w:val="CRCoverPage"/>
              <w:spacing w:after="0"/>
              <w:ind w:left="100"/>
              <w:rPr>
                <w:noProof/>
                <w:sz w:val="8"/>
                <w:szCs w:val="8"/>
              </w:rPr>
            </w:pPr>
          </w:p>
        </w:tc>
      </w:tr>
      <w:tr w:rsidR="007E7A35" w14:paraId="059848B5" w14:textId="77777777" w:rsidTr="007242D2">
        <w:tc>
          <w:tcPr>
            <w:tcW w:w="2658" w:type="dxa"/>
            <w:gridSpan w:val="2"/>
            <w:tcBorders>
              <w:top w:val="single" w:sz="4" w:space="0" w:color="auto"/>
              <w:left w:val="single" w:sz="4" w:space="0" w:color="auto"/>
              <w:bottom w:val="single" w:sz="4" w:space="0" w:color="auto"/>
            </w:tcBorders>
          </w:tcPr>
          <w:p w14:paraId="3B79995C" w14:textId="77777777" w:rsidR="007E7A35" w:rsidRDefault="007E7A35" w:rsidP="007E7A35">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42FD2C46" w14:textId="77777777" w:rsidR="007E7A35" w:rsidRDefault="007E7A35" w:rsidP="007E7A3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E1760EE" w14:textId="77777777" w:rsidR="001E41F3" w:rsidRDefault="001E41F3">
      <w:pPr>
        <w:rPr>
          <w:noProof/>
        </w:rPr>
      </w:pPr>
    </w:p>
    <w:p w14:paraId="6399B6CA" w14:textId="77777777" w:rsidR="007242D2" w:rsidRDefault="007242D2">
      <w:pPr>
        <w:rPr>
          <w:noProof/>
        </w:rPr>
      </w:pPr>
    </w:p>
    <w:p w14:paraId="5B3C104C" w14:textId="77777777" w:rsidR="007242D2" w:rsidRDefault="007242D2">
      <w:pPr>
        <w:rPr>
          <w:noProof/>
        </w:rPr>
      </w:pPr>
    </w:p>
    <w:p w14:paraId="78B306C3" w14:textId="77777777" w:rsidR="007242D2" w:rsidRDefault="007242D2">
      <w:pPr>
        <w:rPr>
          <w:noProof/>
        </w:rPr>
      </w:pPr>
    </w:p>
    <w:p w14:paraId="6A2F4ECC" w14:textId="4F3FB8B8" w:rsidR="007242D2" w:rsidRDefault="007242D2" w:rsidP="007242D2">
      <w:pPr>
        <w:jc w:val="center"/>
      </w:pPr>
      <w:r>
        <w:rPr>
          <w:highlight w:val="green"/>
        </w:rPr>
        <w:t>***** First change *****</w:t>
      </w:r>
    </w:p>
    <w:p w14:paraId="15A27717" w14:textId="77777777" w:rsidR="007E7A35" w:rsidRPr="00CC0C94" w:rsidRDefault="007E7A35" w:rsidP="007E7A35">
      <w:pPr>
        <w:pStyle w:val="Heading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74915977"/>
      <w:r w:rsidRPr="00CC0C94">
        <w:t>5.5.1.2.5</w:t>
      </w:r>
      <w:r w:rsidRPr="00CC0C94">
        <w:tab/>
        <w:t>Attach not accepted by the network</w:t>
      </w:r>
      <w:bookmarkEnd w:id="2"/>
      <w:bookmarkEnd w:id="3"/>
      <w:bookmarkEnd w:id="4"/>
      <w:bookmarkEnd w:id="5"/>
      <w:bookmarkEnd w:id="6"/>
      <w:bookmarkEnd w:id="7"/>
      <w:bookmarkEnd w:id="8"/>
      <w:bookmarkEnd w:id="9"/>
    </w:p>
    <w:p w14:paraId="14BF6E79" w14:textId="77777777" w:rsidR="007E7A35" w:rsidRPr="00CC0C94" w:rsidRDefault="007E7A35" w:rsidP="007E7A35">
      <w:r w:rsidRPr="00CC0C94">
        <w:t>If the attach request cannot be accepted by the network, the MME shall send an ATTACH REJECT message to the UE including an appropriate EMM cause value.</w:t>
      </w:r>
    </w:p>
    <w:p w14:paraId="0EFDC584" w14:textId="77777777" w:rsidR="007E7A35" w:rsidRPr="00CC0C94" w:rsidRDefault="007E7A35" w:rsidP="007E7A35">
      <w:r w:rsidRPr="00CC0C94">
        <w:t>If EMM-REGISTERED without PDN connection is not supported by the UE or the MME, the attach request included a PDN CONNECTIVITY REQUEST message, the attach procedure fails due to:</w:t>
      </w:r>
    </w:p>
    <w:p w14:paraId="388F1D37" w14:textId="77777777" w:rsidR="007E7A35" w:rsidRPr="00CC0C94" w:rsidRDefault="007E7A35" w:rsidP="007E7A35">
      <w:pPr>
        <w:pStyle w:val="B1"/>
      </w:pPr>
      <w:r w:rsidRPr="00CC0C94">
        <w:t>-</w:t>
      </w:r>
      <w:r w:rsidRPr="00CC0C94">
        <w:tab/>
        <w:t>a default EPS bearer setup failure;</w:t>
      </w:r>
    </w:p>
    <w:p w14:paraId="65608CA9" w14:textId="77777777" w:rsidR="007E7A35" w:rsidRPr="00CC0C94" w:rsidRDefault="007E7A35" w:rsidP="007E7A35">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44012CC0" w14:textId="77777777" w:rsidR="007E7A35" w:rsidRPr="00CC0C94" w:rsidRDefault="007E7A35" w:rsidP="007E7A35">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7C1E972A" w14:textId="77777777" w:rsidR="007E7A35" w:rsidRPr="00CC0C94" w:rsidRDefault="007E7A35" w:rsidP="007E7A35">
      <w:r w:rsidRPr="00CC0C94">
        <w:t>the MME shall:</w:t>
      </w:r>
    </w:p>
    <w:p w14:paraId="3C9A2928" w14:textId="77777777" w:rsidR="007E7A35" w:rsidRPr="00CC0C94" w:rsidRDefault="007E7A35" w:rsidP="007E7A3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0129C9F6" w14:textId="77777777" w:rsidR="007E7A35" w:rsidRPr="00DC5F88" w:rsidRDefault="007E7A35" w:rsidP="007E7A35">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3B35A175" w14:textId="77777777" w:rsidR="007E7A35" w:rsidRDefault="007E7A35" w:rsidP="007E7A35">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137FDD19" w14:textId="77777777" w:rsidR="007E7A35" w:rsidRPr="00CC0C94" w:rsidRDefault="007E7A35" w:rsidP="007E7A3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2B51D3FC" w14:textId="77777777" w:rsidR="007E7A35" w:rsidRPr="00CC0C94" w:rsidRDefault="007E7A35" w:rsidP="007E7A35">
      <w:r w:rsidRPr="00CC0C94">
        <w:t xml:space="preserve">If the attach request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7D3E4475" w14:textId="77777777" w:rsidR="007E7A35" w:rsidRPr="00CC0C94" w:rsidRDefault="007E7A35" w:rsidP="007E7A35">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p>
    <w:p w14:paraId="58D53B82" w14:textId="77777777" w:rsidR="007E7A35" w:rsidRPr="00CC0C94" w:rsidRDefault="007E7A35" w:rsidP="007E7A35">
      <w:pPr>
        <w:pStyle w:val="NO"/>
      </w:pPr>
      <w:r w:rsidRPr="00CC0C94">
        <w:lastRenderedPageBreak/>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758BF93" w14:textId="77777777" w:rsidR="007E7A35" w:rsidRPr="00CC0C94" w:rsidRDefault="007E7A35" w:rsidP="007E7A35">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72BA199B" w14:textId="77777777" w:rsidR="007E7A35" w:rsidRPr="00CC0C94" w:rsidRDefault="007E7A35" w:rsidP="007E7A35">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87539C8" w14:textId="77777777" w:rsidR="007E7A35" w:rsidRPr="00CC0C94" w:rsidRDefault="007E7A35" w:rsidP="007E7A35">
      <w:r w:rsidRPr="00CC0C94">
        <w:t>Upon receiving the ATTACH REJECT message, if the message is integrity protected or contains a reject cause other than EMM cause value #25, the UE shall stop timer T3410.</w:t>
      </w:r>
    </w:p>
    <w:p w14:paraId="74368BD7" w14:textId="77777777" w:rsidR="007E7A35" w:rsidRPr="00CC0C94" w:rsidRDefault="007E7A35" w:rsidP="007E7A35">
      <w:r w:rsidRPr="00CC0C94">
        <w:t>If the ATTACH REJECT message with EMM cause #25</w:t>
      </w:r>
      <w:r>
        <w:t xml:space="preserve"> </w:t>
      </w:r>
      <w:r w:rsidRPr="00CC0C94">
        <w:t>was received without integrity protection, then the UE shall discard the message.</w:t>
      </w:r>
    </w:p>
    <w:p w14:paraId="6B9F9D4E" w14:textId="77777777" w:rsidR="007E7A35" w:rsidRPr="00CC0C94" w:rsidRDefault="007E7A35" w:rsidP="007E7A35">
      <w:r w:rsidRPr="00CC0C94">
        <w:t>The UE shall take the following actions depending on the EMM cause value received in the ATTACH REJECT message.</w:t>
      </w:r>
    </w:p>
    <w:p w14:paraId="6562B03F" w14:textId="77777777" w:rsidR="007E7A35" w:rsidRPr="00CC0C94" w:rsidRDefault="007E7A35" w:rsidP="007E7A35">
      <w:pPr>
        <w:pStyle w:val="B1"/>
      </w:pPr>
      <w:r w:rsidRPr="00CC0C94">
        <w:t>#3</w:t>
      </w:r>
      <w:r w:rsidRPr="00CC0C94">
        <w:tab/>
        <w:t>(Illegal UE);</w:t>
      </w:r>
    </w:p>
    <w:p w14:paraId="161044EB" w14:textId="77777777" w:rsidR="007E7A35" w:rsidRPr="00CC0C94" w:rsidRDefault="007E7A35" w:rsidP="007E7A35">
      <w:pPr>
        <w:pStyle w:val="B1"/>
        <w:rPr>
          <w:lang w:eastAsia="zh-CN"/>
        </w:rPr>
      </w:pPr>
      <w:r w:rsidRPr="00CC0C94">
        <w:t>#6</w:t>
      </w:r>
      <w:r w:rsidRPr="00CC0C94">
        <w:tab/>
        <w:t>(Illegal ME);</w:t>
      </w:r>
      <w:r w:rsidRPr="00CC0C94">
        <w:rPr>
          <w:rFonts w:hint="eastAsia"/>
          <w:lang w:eastAsia="zh-CN"/>
        </w:rPr>
        <w:t xml:space="preserve"> or</w:t>
      </w:r>
    </w:p>
    <w:p w14:paraId="0930B1A8" w14:textId="77777777" w:rsidR="007E7A35" w:rsidRPr="00CC0C94" w:rsidRDefault="007E7A35" w:rsidP="007E7A35">
      <w:pPr>
        <w:pStyle w:val="B1"/>
      </w:pPr>
      <w:r w:rsidRPr="00CC0C94">
        <w:t>#8</w:t>
      </w:r>
      <w:r w:rsidRPr="00CC0C94">
        <w:rPr>
          <w:rFonts w:hint="eastAsia"/>
          <w:lang w:eastAsia="ko-KR"/>
        </w:rPr>
        <w:tab/>
      </w:r>
      <w:r w:rsidRPr="00CC0C94">
        <w:t>(EPS services and non-EPS services not allowed);</w:t>
      </w:r>
    </w:p>
    <w:p w14:paraId="2C1C3C0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t>clause</w:t>
      </w:r>
      <w:r w:rsidRPr="00CC0C94">
        <w:t>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2384CCF" w14:textId="77777777" w:rsidR="007E7A35" w:rsidRPr="00CC0C94" w:rsidRDefault="007E7A35" w:rsidP="007E7A35">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4E780BB" w14:textId="77777777" w:rsidR="007E7A35" w:rsidRPr="00CC0C94" w:rsidRDefault="007E7A35" w:rsidP="007E7A3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042767A" w14:textId="77777777" w:rsidR="007E7A35" w:rsidRPr="00CC0C94"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0C7F96B" w14:textId="77777777" w:rsidR="007E7A35" w:rsidRPr="00CC0C94" w:rsidRDefault="007E7A35" w:rsidP="007E7A35">
      <w:pPr>
        <w:pStyle w:val="NO"/>
      </w:pPr>
      <w:r w:rsidRPr="00CC0C94">
        <w:t>NOTE </w:t>
      </w:r>
      <w:r>
        <w:t>3</w:t>
      </w:r>
      <w:r w:rsidRPr="00CC0C94">
        <w:t>:</w:t>
      </w:r>
      <w:r w:rsidRPr="00CC0C94">
        <w:tab/>
        <w:t>The possibility to configure a UE so that the radio transceiver for a specific RAT is not active, although it is implemented in the UE, is out of scope of the present specification.</w:t>
      </w:r>
    </w:p>
    <w:p w14:paraId="32B84235" w14:textId="77777777" w:rsidR="007E7A35" w:rsidRPr="00CC0C94" w:rsidRDefault="007E7A35" w:rsidP="007E7A35">
      <w:pPr>
        <w:pStyle w:val="B1"/>
      </w:pPr>
      <w:r w:rsidRPr="00CC0C94">
        <w:t>#7</w:t>
      </w:r>
      <w:r w:rsidRPr="00CC0C94">
        <w:tab/>
        <w:t>(EPS services not allowed);</w:t>
      </w:r>
    </w:p>
    <w:p w14:paraId="61D0B7E7"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until switching off or the UICC containing the USIM is removed or the timer T3245 expires as described in </w:t>
      </w:r>
      <w:r>
        <w:t>clause</w:t>
      </w:r>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2C1227" w14:textId="77777777" w:rsidR="007E7A35" w:rsidRPr="00CC0C94" w:rsidRDefault="007E7A35" w:rsidP="007E7A35">
      <w:pPr>
        <w:pStyle w:val="B1"/>
      </w:pPr>
      <w:r w:rsidRPr="00CC0C94">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8C137F5"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78CB162" w14:textId="77777777" w:rsidR="007E7A35" w:rsidRPr="00CC0C94" w:rsidRDefault="007E7A35" w:rsidP="007E7A35">
      <w:pPr>
        <w:pStyle w:val="B1"/>
      </w:pPr>
      <w:r w:rsidRPr="00CC0C94">
        <w:t>#11</w:t>
      </w:r>
      <w:r w:rsidRPr="00CC0C94">
        <w:tab/>
        <w:t>(PLMN not allowed); or</w:t>
      </w:r>
    </w:p>
    <w:p w14:paraId="5B7DCE59"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4620CB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Additionally, the UE shall delete the list of equivalent PLMNs and reset the attach attempt counter.</w:t>
      </w:r>
    </w:p>
    <w:p w14:paraId="408DAC68" w14:textId="77777777" w:rsidR="007E7A35" w:rsidRPr="00CC0C94" w:rsidRDefault="007E7A35" w:rsidP="007E7A35">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61BDDE9"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461CFC1A" w14:textId="77777777" w:rsidR="007E7A35" w:rsidRPr="00CC0C94" w:rsidRDefault="007E7A35" w:rsidP="007E7A35">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61003DB8" w14:textId="77777777" w:rsidR="007E7A35" w:rsidRPr="00F94A02" w:rsidRDefault="007E7A35" w:rsidP="007E7A3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r>
        <w:t>, ng</w:t>
      </w:r>
      <w:r w:rsidRPr="003168A2">
        <w:t>KSI</w:t>
      </w:r>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14CB899"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 Additionally, the UE shall reset the registration attempt counter</w:t>
      </w:r>
      <w:r w:rsidRPr="00CC0C94">
        <w:t>.</w:t>
      </w:r>
    </w:p>
    <w:p w14:paraId="5752AFFB" w14:textId="77777777" w:rsidR="007E7A35" w:rsidRPr="00CC0C94" w:rsidRDefault="007E7A35" w:rsidP="007E7A35">
      <w:pPr>
        <w:pStyle w:val="B1"/>
      </w:pPr>
      <w:r w:rsidRPr="00CC0C94">
        <w:t>#12</w:t>
      </w:r>
      <w:r w:rsidRPr="00CC0C94">
        <w:tab/>
        <w:t>(Tracking area not allowed);</w:t>
      </w:r>
    </w:p>
    <w:p w14:paraId="1A360754"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Additionally, the UE shall reset the attach attempt counter.</w:t>
      </w:r>
    </w:p>
    <w:p w14:paraId="25C3DE82" w14:textId="77777777" w:rsidR="007E7A35" w:rsidRPr="00CC0C94" w:rsidRDefault="007E7A35" w:rsidP="007E7A35">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63BF585"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2546D66B" w14:textId="77777777" w:rsidR="007E7A35" w:rsidRPr="00CC0C94" w:rsidRDefault="007E7A35" w:rsidP="007E7A35">
      <w:pPr>
        <w:pStyle w:val="B1"/>
      </w:pPr>
      <w:r w:rsidRPr="00CC0C94">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9C9E50"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8723BED" w14:textId="77777777" w:rsidR="007E7A35" w:rsidRPr="00CC0C94" w:rsidRDefault="007E7A35" w:rsidP="007E7A35">
      <w:pPr>
        <w:pStyle w:val="B1"/>
      </w:pPr>
      <w:r w:rsidRPr="00CC0C94">
        <w:t>#13</w:t>
      </w:r>
      <w:r w:rsidRPr="00CC0C94">
        <w:tab/>
        <w:t>(Roaming not allowed in this tracking area);</w:t>
      </w:r>
    </w:p>
    <w:p w14:paraId="5171DD45"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The UE shall delete the list of equivalent PLMNs and reset the attach attempt counter.</w:t>
      </w:r>
    </w:p>
    <w:p w14:paraId="184288BE" w14:textId="77777777" w:rsidR="007E7A35" w:rsidRPr="00CC0C94" w:rsidRDefault="007E7A35" w:rsidP="007E7A35">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Otherwise t</w:t>
      </w:r>
      <w:r w:rsidRPr="003168A2">
        <w:t>he</w:t>
      </w:r>
      <w:r w:rsidRPr="00CC0C94">
        <w:t xml:space="preserve"> UE shall perform a PLMN selection according to 3GPP TS 23.122 [6].</w:t>
      </w:r>
    </w:p>
    <w:p w14:paraId="4B84B159"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3C947262" w14:textId="77777777" w:rsidR="007E7A35" w:rsidRPr="00CC0C94" w:rsidRDefault="007E7A35" w:rsidP="007E7A3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5F4E548" w14:textId="77777777" w:rsidR="007E7A35" w:rsidRPr="00F94A02"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rsidRPr="006713CA">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F0CC02A" w14:textId="77777777" w:rsidR="007E7A35" w:rsidRPr="00CC0C94" w:rsidRDefault="007E7A35" w:rsidP="007E7A35">
      <w:pPr>
        <w:pStyle w:val="B1"/>
      </w:pPr>
      <w:r w:rsidRPr="00CC0C94">
        <w:t>#14</w:t>
      </w:r>
      <w:r w:rsidRPr="00CC0C94">
        <w:tab/>
        <w:t>(EPS services not allowed in this PLMN);</w:t>
      </w:r>
    </w:p>
    <w:p w14:paraId="6734F04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Additionally, the UE shall delete the list of equivalent PLMNs and reset the attach attempt counter.</w:t>
      </w:r>
    </w:p>
    <w:p w14:paraId="74F20E7B" w14:textId="77777777" w:rsidR="007E7A35" w:rsidRPr="00CC0C94" w:rsidRDefault="007E7A35" w:rsidP="007E7A35">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05228437"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1836EB74" w14:textId="77777777" w:rsidR="007E7A35" w:rsidRPr="00CC0C94" w:rsidRDefault="007E7A35" w:rsidP="007E7A3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DF380D5"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r>
        <w:t xml:space="preserve"> Additionally, the UE shall reset the registration attempt counter</w:t>
      </w:r>
      <w:r w:rsidRPr="00CC0C94">
        <w:t>.</w:t>
      </w:r>
    </w:p>
    <w:p w14:paraId="51A22DFD" w14:textId="77777777" w:rsidR="007E7A35" w:rsidRPr="00CC0C94" w:rsidRDefault="007E7A35" w:rsidP="007E7A35">
      <w:pPr>
        <w:pStyle w:val="B1"/>
      </w:pPr>
      <w:r w:rsidRPr="00CC0C94">
        <w:t>#15</w:t>
      </w:r>
      <w:r w:rsidRPr="00CC0C94">
        <w:tab/>
        <w:t>(No suitable cells in tracking area);</w:t>
      </w:r>
    </w:p>
    <w:p w14:paraId="55CB2F1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Additionally, the UE shall reset the attach attempt counter.</w:t>
      </w:r>
    </w:p>
    <w:p w14:paraId="6EDB03BC" w14:textId="77777777" w:rsidR="007E7A35" w:rsidRPr="00CC0C94" w:rsidRDefault="007E7A35" w:rsidP="007E7A35">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632B36D6" w14:textId="77777777" w:rsidR="007E7A35" w:rsidRPr="00CC0C94" w:rsidRDefault="007E7A35" w:rsidP="007E7A35">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r>
        <w:t>clause</w:t>
      </w:r>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0BE38D2E"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3ABE498"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46D6E9D" w14:textId="77777777" w:rsidR="007E7A35" w:rsidRPr="00CC0C94" w:rsidRDefault="007E7A35" w:rsidP="007E7A3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p>
    <w:p w14:paraId="55395D3E" w14:textId="77777777" w:rsidR="007E7A35" w:rsidRPr="00CC0C94" w:rsidRDefault="007E7A35" w:rsidP="007E7A3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4BAF6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37E4B74" w14:textId="77777777" w:rsidR="007E7A35" w:rsidRPr="00CC0C94" w:rsidRDefault="007E7A35" w:rsidP="007E7A35">
      <w:pPr>
        <w:pStyle w:val="B1"/>
      </w:pPr>
      <w:r w:rsidRPr="00CC0C94">
        <w:t>#22</w:t>
      </w:r>
      <w:r w:rsidRPr="00CC0C94">
        <w:tab/>
        <w:t>(Congestion);</w:t>
      </w:r>
    </w:p>
    <w:p w14:paraId="7F218F35" w14:textId="77777777" w:rsidR="007E7A35" w:rsidRPr="00CC0C94" w:rsidRDefault="007E7A35" w:rsidP="007E7A3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5.5.1.2.6.</w:t>
      </w:r>
    </w:p>
    <w:p w14:paraId="457FDDF0" w14:textId="77777777" w:rsidR="007E7A35" w:rsidRPr="00CC0C94" w:rsidRDefault="007E7A35" w:rsidP="007E7A35">
      <w:pPr>
        <w:pStyle w:val="B1"/>
      </w:pPr>
      <w:r w:rsidRPr="00CC0C94">
        <w:tab/>
        <w:t>The UE shall abort the attach procedure, reset the attach attempt counter, set the EPS update status to EU2 NOT UPDATED and enter state EMM-DEREGISTERED.ATTEMPTING-TO-ATTACH.</w:t>
      </w:r>
    </w:p>
    <w:p w14:paraId="5572196D" w14:textId="77777777" w:rsidR="007E7A35" w:rsidRPr="00CC0C94" w:rsidRDefault="007E7A35" w:rsidP="007E7A35">
      <w:pPr>
        <w:pStyle w:val="B1"/>
      </w:pPr>
      <w:r w:rsidRPr="00CC0C94">
        <w:tab/>
        <w:t>The UE shall stop timer T3346 if it is running.</w:t>
      </w:r>
    </w:p>
    <w:p w14:paraId="15465141" w14:textId="77777777" w:rsidR="007E7A35" w:rsidRPr="00CC0C94" w:rsidRDefault="007E7A35" w:rsidP="007E7A3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5A7D83F" w14:textId="77777777" w:rsidR="007E7A35" w:rsidRPr="00CC0C94" w:rsidRDefault="007E7A35" w:rsidP="007E7A3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31FB41D" w14:textId="77777777" w:rsidR="007E7A35" w:rsidRPr="00CC0C94" w:rsidRDefault="007E7A35" w:rsidP="007E7A35">
      <w:pPr>
        <w:pStyle w:val="B1"/>
      </w:pPr>
      <w:r w:rsidRPr="00CC0C94">
        <w:tab/>
        <w:t>The UE stays in the current serving cell and applies the normal cell reselection process. The attach procedure is started if still needed when timer T3346 expires or is stopped.</w:t>
      </w:r>
    </w:p>
    <w:p w14:paraId="024DA477" w14:textId="77777777" w:rsidR="007E7A35" w:rsidRPr="00CC0C94" w:rsidRDefault="007E7A35" w:rsidP="007E7A35">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7AB1A3B" w14:textId="77777777" w:rsidR="007E7A35" w:rsidRPr="00CC0C94"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A1A41B1" w14:textId="77777777" w:rsidR="007E7A35" w:rsidRPr="00CC0C94" w:rsidRDefault="007E7A35" w:rsidP="007E7A35">
      <w:pPr>
        <w:pStyle w:val="B1"/>
      </w:pPr>
      <w:r w:rsidRPr="00CC0C94">
        <w:t>#25</w:t>
      </w:r>
      <w:r w:rsidRPr="00CC0C94">
        <w:tab/>
        <w:t>(Not authorized for this CSG);</w:t>
      </w:r>
    </w:p>
    <w:p w14:paraId="5C572899"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5.5.1.2.6.</w:t>
      </w:r>
    </w:p>
    <w:p w14:paraId="16BD54D2"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Additionally, the UE shall reset the attach attempt counter and shall enter the state EMM-DEREGISTERED.LIMITED-SERVICE.</w:t>
      </w:r>
    </w:p>
    <w:p w14:paraId="786BAA97" w14:textId="77777777" w:rsidR="007E7A35" w:rsidRPr="00CC0C94" w:rsidRDefault="007E7A35" w:rsidP="007E7A3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57C6CCC" w14:textId="77777777" w:rsidR="007E7A35" w:rsidRPr="00CC0C94" w:rsidRDefault="007E7A35" w:rsidP="007E7A3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r>
        <w:t>clause</w:t>
      </w:r>
      <w:r w:rsidRPr="00CC0C94">
        <w:t> 3.1A.</w:t>
      </w:r>
    </w:p>
    <w:p w14:paraId="2166B763" w14:textId="77777777" w:rsidR="007E7A35" w:rsidRPr="00CC0C94" w:rsidRDefault="007E7A35" w:rsidP="007E7A35">
      <w:pPr>
        <w:pStyle w:val="B1"/>
      </w:pPr>
      <w:r w:rsidRPr="00CC0C94">
        <w:tab/>
        <w:t>The UE shall search for a suitable cell according to 3GPP TS 36.304 [21].</w:t>
      </w:r>
    </w:p>
    <w:p w14:paraId="7C960C4E" w14:textId="77777777" w:rsidR="007E7A35" w:rsidRPr="00CC0C94" w:rsidRDefault="007E7A35" w:rsidP="007E7A35">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3630725"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 xml:space="preserve"> and reset the registration attempt counter.</w:t>
      </w:r>
    </w:p>
    <w:p w14:paraId="2915E531" w14:textId="77777777" w:rsidR="007E7A35" w:rsidRPr="003168A2" w:rsidRDefault="007E7A35" w:rsidP="007E7A35">
      <w:pPr>
        <w:pStyle w:val="B1"/>
      </w:pPr>
      <w:r>
        <w:t>#31</w:t>
      </w:r>
      <w:r w:rsidRPr="003168A2">
        <w:tab/>
        <w:t>(</w:t>
      </w:r>
      <w:r>
        <w:t>Redirection to 5GCN required</w:t>
      </w:r>
      <w:r w:rsidRPr="003168A2">
        <w:t>);</w:t>
      </w:r>
    </w:p>
    <w:p w14:paraId="48065EF8" w14:textId="55FD5AB0" w:rsidR="007E7A35" w:rsidRDefault="007E7A35" w:rsidP="007E7A35">
      <w:pPr>
        <w:pStyle w:val="B1"/>
      </w:pPr>
      <w:r w:rsidRPr="003168A2">
        <w:tab/>
      </w:r>
      <w:r>
        <w:t>E</w:t>
      </w:r>
      <w:r w:rsidRPr="00BC72C7">
        <w:t xml:space="preserve">MM cause #31 received by a UE that has not indicated support for CIoT optimizations </w:t>
      </w:r>
      <w:ins w:id="10" w:author="DANISH EHSAN HASHMI/CP 2 /SRI-Bangalore/Staff Engineer/삼성전자" w:date="2021-08-12T05:45:00Z">
        <w:r w:rsidR="00B537BB">
          <w:t>or not indicated support for N</w:t>
        </w:r>
        <w:r w:rsidR="00812D70">
          <w:t xml:space="preserve">1 mode </w:t>
        </w:r>
      </w:ins>
      <w:r w:rsidRPr="00BC72C7">
        <w:t xml:space="preserve">is considered </w:t>
      </w:r>
      <w:r>
        <w:t xml:space="preserve">as </w:t>
      </w:r>
      <w:r w:rsidRPr="00BC72C7">
        <w:t xml:space="preserve">an abnormal case and the behaviour of the UE is </w:t>
      </w:r>
      <w:r>
        <w:t>specified in clause 5.5.1.2.6</w:t>
      </w:r>
      <w:r w:rsidRPr="00BC72C7">
        <w:t>.</w:t>
      </w:r>
    </w:p>
    <w:p w14:paraId="37762596" w14:textId="77777777" w:rsidR="007E7A35" w:rsidRPr="003168A2" w:rsidRDefault="007E7A35" w:rsidP="007E7A35">
      <w:pPr>
        <w:pStyle w:val="B1"/>
      </w:pPr>
      <w:r w:rsidRPr="003168A2">
        <w:tab/>
      </w:r>
      <w:r w:rsidRPr="00CC0C94">
        <w:t xml:space="preserve">The UE shall set the EPS update status to EU3 ROAMING NOT ALLOWED (and shall store it according to </w:t>
      </w:r>
      <w:r>
        <w:t>clause</w:t>
      </w:r>
      <w:r w:rsidRPr="00CC0C94">
        <w:t> 5.1.3.3) and shall delete any GUTI, last visited registered TAI, TAI list and eKSI. Additionally, the UE shall reset the attach attempt counte</w:t>
      </w:r>
      <w:r>
        <w:t>r</w:t>
      </w:r>
      <w:r w:rsidRPr="003168A2">
        <w:t>.</w:t>
      </w:r>
    </w:p>
    <w:p w14:paraId="4A8CCEFF"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 and enter state EMM-</w:t>
      </w:r>
      <w:r w:rsidRPr="00CC0C94">
        <w:t>DEREGISTERED</w:t>
      </w:r>
      <w:r>
        <w:t>.NO-CELL-AVAILABLE</w:t>
      </w:r>
      <w:r>
        <w:rPr>
          <w:lang w:eastAsia="ko-KR"/>
        </w:rPr>
        <w:t>.</w:t>
      </w:r>
    </w:p>
    <w:p w14:paraId="16EDEED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40F19982" w14:textId="77777777" w:rsidR="007E7A35" w:rsidRPr="00CC0C94" w:rsidRDefault="007E7A35" w:rsidP="007E7A35">
      <w:pPr>
        <w:pStyle w:val="B1"/>
      </w:pPr>
      <w:r w:rsidRPr="00CC0C94">
        <w:t>#42</w:t>
      </w:r>
      <w:r w:rsidRPr="00CC0C94">
        <w:tab/>
        <w:t>(Severe network failure);</w:t>
      </w:r>
    </w:p>
    <w:p w14:paraId="0F9AE86C" w14:textId="77777777" w:rsidR="007E7A35" w:rsidRPr="00CC0C94" w:rsidRDefault="007E7A35" w:rsidP="007E7A35">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44D322B1" w14:textId="77777777" w:rsidR="007E7A35" w:rsidRPr="00CC0C94" w:rsidRDefault="007E7A35" w:rsidP="007E7A3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72E6C7A0"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A853179" w14:textId="77777777" w:rsidR="007E7A35" w:rsidRPr="00CC0C94" w:rsidRDefault="007E7A35" w:rsidP="007E7A35">
      <w:r w:rsidRPr="00CC0C94">
        <w:t xml:space="preserve">Other values are considered as abnormal cases. The behaviour of the UE in those cases is specified in </w:t>
      </w:r>
      <w:r>
        <w:t>clause</w:t>
      </w:r>
      <w:r w:rsidRPr="00CC0C94">
        <w:t> 5.5.1.2.6.</w:t>
      </w:r>
    </w:p>
    <w:p w14:paraId="2E9F68C0" w14:textId="77777777" w:rsidR="007E7A35" w:rsidRDefault="007E7A35" w:rsidP="007E7A35">
      <w:pPr>
        <w:jc w:val="center"/>
      </w:pPr>
    </w:p>
    <w:p w14:paraId="348259E1" w14:textId="38E5A8DE" w:rsidR="007E7A35" w:rsidRDefault="007E7A35" w:rsidP="007E7A35">
      <w:pPr>
        <w:jc w:val="center"/>
        <w:rPr>
          <w:noProof/>
        </w:rPr>
      </w:pPr>
      <w:r>
        <w:rPr>
          <w:highlight w:val="green"/>
        </w:rPr>
        <w:t>***** Next  change *****</w:t>
      </w:r>
    </w:p>
    <w:p w14:paraId="5A9E4C8D" w14:textId="555F8D5A" w:rsidR="007B3BE2" w:rsidRDefault="007B3BE2" w:rsidP="007242D2">
      <w:pPr>
        <w:jc w:val="center"/>
      </w:pPr>
    </w:p>
    <w:p w14:paraId="23F11CCC" w14:textId="77777777" w:rsidR="007E7A35" w:rsidRPr="00CC0C94" w:rsidRDefault="007E7A35" w:rsidP="007E7A35">
      <w:pPr>
        <w:pStyle w:val="Heading5"/>
      </w:pPr>
      <w:bookmarkStart w:id="11" w:name="_Toc20217956"/>
      <w:bookmarkStart w:id="12" w:name="_Toc27743841"/>
      <w:bookmarkStart w:id="13" w:name="_Toc35959412"/>
      <w:bookmarkStart w:id="14" w:name="_Toc45202844"/>
      <w:bookmarkStart w:id="15" w:name="_Toc45700220"/>
      <w:bookmarkStart w:id="16" w:name="_Toc51919956"/>
      <w:bookmarkStart w:id="17" w:name="_Toc68251016"/>
      <w:bookmarkStart w:id="18" w:name="_Toc74915993"/>
      <w:r w:rsidRPr="00CC0C94">
        <w:t>5.5.1.3.5</w:t>
      </w:r>
      <w:r w:rsidRPr="00CC0C94">
        <w:tab/>
        <w:t>Combined attach not accepted by the network</w:t>
      </w:r>
      <w:bookmarkEnd w:id="11"/>
      <w:bookmarkEnd w:id="12"/>
      <w:bookmarkEnd w:id="13"/>
      <w:bookmarkEnd w:id="14"/>
      <w:bookmarkEnd w:id="15"/>
      <w:bookmarkEnd w:id="16"/>
      <w:bookmarkEnd w:id="17"/>
      <w:bookmarkEnd w:id="18"/>
    </w:p>
    <w:p w14:paraId="73EA7135" w14:textId="77777777" w:rsidR="007E7A35" w:rsidRPr="00CC0C94" w:rsidRDefault="007E7A35" w:rsidP="007E7A35">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0405F9D1" w14:textId="77777777" w:rsidR="007E7A35" w:rsidRPr="00CC0C94" w:rsidRDefault="007E7A35" w:rsidP="007E7A3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744D6844" w14:textId="77777777" w:rsidR="007E7A35" w:rsidRPr="006E79E8" w:rsidRDefault="007E7A35" w:rsidP="007E7A35">
      <w:pPr>
        <w:pStyle w:val="B1"/>
      </w:pPr>
      <w:r w:rsidRPr="00CC0C94">
        <w:t>-</w:t>
      </w:r>
      <w:r w:rsidRPr="00CC0C94">
        <w:tab/>
        <w:t>send the ATTACH REJECT message with the EMM cause set to #15 "No suitable cells in tracking area",if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58A5F263" w14:textId="77777777" w:rsidR="007E7A35" w:rsidRPr="00CC0C94" w:rsidRDefault="007E7A35" w:rsidP="007E7A35">
      <w:r w:rsidRPr="00CC0C94">
        <w:t>If the attach request is rejected due to NAS level mobility management congestion control, the network shall set the EMM cause value to #22 "congestion" and assign a back-off timer T3346.</w:t>
      </w:r>
    </w:p>
    <w:p w14:paraId="71509934" w14:textId="77777777" w:rsidR="007E7A35" w:rsidRPr="00CC0C94" w:rsidRDefault="007E7A35" w:rsidP="007E7A35">
      <w:r w:rsidRPr="00CC0C94">
        <w:t xml:space="preserve">If the attach request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3C12468B" w14:textId="77777777" w:rsidR="007E7A35" w:rsidRPr="00CC0C94" w:rsidRDefault="007E7A35" w:rsidP="007E7A35">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242916A5" w14:textId="77777777" w:rsidR="007E7A35" w:rsidRPr="00CC0C94" w:rsidRDefault="007E7A35" w:rsidP="007E7A35">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7566ABE" w14:textId="77777777" w:rsidR="007E7A35" w:rsidRPr="00CC0C94" w:rsidRDefault="007E7A35" w:rsidP="007E7A35">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2949DAB5" w14:textId="77777777" w:rsidR="007E7A35" w:rsidRPr="00CC0C94" w:rsidRDefault="007E7A35" w:rsidP="007E7A35">
      <w:r w:rsidRPr="00CC0C94">
        <w:t>If the ATTACH REJECT message with EMM cause #25</w:t>
      </w:r>
      <w:r w:rsidRPr="008B26B8">
        <w:t xml:space="preserve"> </w:t>
      </w:r>
      <w:r w:rsidRPr="00CC0C94">
        <w:t>was received without integrity protection, then the UE shall discard the message.</w:t>
      </w:r>
    </w:p>
    <w:p w14:paraId="115829DF" w14:textId="77777777" w:rsidR="007E7A35" w:rsidRPr="00CC0C94" w:rsidRDefault="007E7A35" w:rsidP="007E7A35">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7E4B1ADD" w14:textId="77777777" w:rsidR="007E7A35" w:rsidRPr="00CC0C94" w:rsidRDefault="007E7A35" w:rsidP="007E7A35">
      <w:pPr>
        <w:pStyle w:val="B1"/>
        <w:rPr>
          <w:lang w:eastAsia="ko-KR"/>
        </w:rPr>
      </w:pPr>
      <w:r w:rsidRPr="00CC0C94">
        <w:t>#3</w:t>
      </w:r>
      <w:r w:rsidRPr="00CC0C94">
        <w:tab/>
        <w:t>(Illegal UE);</w:t>
      </w:r>
    </w:p>
    <w:p w14:paraId="22527BBC" w14:textId="77777777" w:rsidR="007E7A35" w:rsidRPr="00CC0C94" w:rsidRDefault="007E7A35" w:rsidP="007E7A35">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5161A10E" w14:textId="77777777" w:rsidR="007E7A35" w:rsidRPr="00CC0C94" w:rsidRDefault="007E7A35" w:rsidP="007E7A35">
      <w:pPr>
        <w:pStyle w:val="B1"/>
      </w:pPr>
      <w:r w:rsidRPr="00CC0C94">
        <w:t>#8</w:t>
      </w:r>
      <w:r w:rsidRPr="00CC0C94">
        <w:rPr>
          <w:rFonts w:hint="eastAsia"/>
          <w:lang w:eastAsia="ko-KR"/>
        </w:rPr>
        <w:tab/>
      </w:r>
      <w:r w:rsidRPr="00CC0C94">
        <w:t>(EPS services and non-EPS services not allowed);</w:t>
      </w:r>
    </w:p>
    <w:p w14:paraId="296C740C"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40ACC1A8" w14:textId="77777777" w:rsidR="007E7A35" w:rsidRPr="00CC0C94" w:rsidRDefault="007E7A35" w:rsidP="007E7A3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w:t>
      </w:r>
      <w:r w:rsidRPr="00CC0C94">
        <w:lastRenderedPageBreak/>
        <w:t xml:space="preserve">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8E26F1" w14:textId="77777777" w:rsidR="007E7A35" w:rsidRPr="00CC0C94" w:rsidRDefault="007E7A35" w:rsidP="007E7A35">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E78CE61" w14:textId="77777777" w:rsidR="007E7A35" w:rsidRPr="00CC0C94" w:rsidRDefault="007E7A35" w:rsidP="007E7A3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B924F7C" w14:textId="77777777" w:rsidR="007E7A35"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6FFFF6C" w14:textId="77777777" w:rsidR="007E7A35" w:rsidRPr="00CC0C94" w:rsidRDefault="007E7A35" w:rsidP="007E7A35">
      <w:pPr>
        <w:pStyle w:val="B1"/>
      </w:pPr>
      <w:r w:rsidRPr="00CC0C94">
        <w:t>#7</w:t>
      </w:r>
      <w:r w:rsidRPr="00CC0C94">
        <w:rPr>
          <w:rFonts w:hint="eastAsia"/>
          <w:lang w:eastAsia="ko-KR"/>
        </w:rPr>
        <w:tab/>
      </w:r>
      <w:r w:rsidRPr="00CC0C94">
        <w:t>(EPS services not allowed);</w:t>
      </w:r>
    </w:p>
    <w:p w14:paraId="45F68EA0" w14:textId="77777777" w:rsidR="007E7A35" w:rsidRPr="00CC0C94" w:rsidRDefault="007E7A35" w:rsidP="007E7A35">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r>
        <w:t>clause</w:t>
      </w:r>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CA7967" w14:textId="77777777" w:rsidR="007E7A35" w:rsidRPr="00CC0C94" w:rsidRDefault="007E7A35" w:rsidP="007E7A35">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58A01FC3" w14:textId="77777777" w:rsidR="007E7A35" w:rsidRPr="00CC0C94" w:rsidRDefault="007E7A35" w:rsidP="007E7A35">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11EF504A" w14:textId="77777777" w:rsidR="007E7A35" w:rsidRPr="00CC0C94" w:rsidRDefault="007E7A35" w:rsidP="007E7A3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4E7CF32"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C04805C" w14:textId="77777777" w:rsidR="007E7A35" w:rsidRPr="00CC0C94" w:rsidRDefault="007E7A35" w:rsidP="007E7A35">
      <w:pPr>
        <w:pStyle w:val="B1"/>
        <w:rPr>
          <w:lang w:eastAsia="zh-CN"/>
        </w:rPr>
      </w:pPr>
      <w:r w:rsidRPr="00CC0C94">
        <w:t>#11</w:t>
      </w:r>
      <w:r w:rsidRPr="00CC0C94">
        <w:tab/>
        <w:t>(PLMN not allowed);</w:t>
      </w:r>
      <w:r w:rsidRPr="00CC0C94">
        <w:rPr>
          <w:rFonts w:hint="eastAsia"/>
          <w:lang w:eastAsia="zh-CN"/>
        </w:rPr>
        <w:t xml:space="preserve"> or</w:t>
      </w:r>
    </w:p>
    <w:p w14:paraId="03BD4967"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FB5B130"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85B3DD4" w14:textId="77777777" w:rsidR="007E7A35" w:rsidRPr="00CC0C94" w:rsidRDefault="007E7A35" w:rsidP="007E7A3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6F5FBB1D" w14:textId="77777777" w:rsidR="007E7A35" w:rsidRPr="00CC0C94" w:rsidRDefault="007E7A35" w:rsidP="007E7A35">
      <w:pPr>
        <w:pStyle w:val="B1"/>
        <w:rPr>
          <w:lang w:eastAsia="ko-KR"/>
        </w:rPr>
      </w:pPr>
      <w:r w:rsidRPr="00CC0C94">
        <w:tab/>
        <w:t>The UE shall perform a PLMN selection according to 3GPP TS 23.122 [6].</w:t>
      </w:r>
    </w:p>
    <w:p w14:paraId="469A4437" w14:textId="77777777" w:rsidR="007E7A35" w:rsidRPr="00CC0C94" w:rsidRDefault="007E7A35" w:rsidP="007E7A35">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w:t>
      </w:r>
      <w:r w:rsidRPr="00CC0C94">
        <w:lastRenderedPageBreak/>
        <w:t xml:space="preserve">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2737D56A" w14:textId="77777777" w:rsidR="007E7A35" w:rsidRPr="00CC0C94" w:rsidRDefault="007E7A35" w:rsidP="007E7A3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402F869"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r>
        <w:t xml:space="preserve"> Additionally, the UE shall reset the registration attempt counter</w:t>
      </w:r>
      <w:r w:rsidRPr="00CC0C94">
        <w:t>.</w:t>
      </w:r>
    </w:p>
    <w:p w14:paraId="210090C4" w14:textId="77777777" w:rsidR="007E7A35" w:rsidRPr="00CC0C94" w:rsidRDefault="007E7A35" w:rsidP="007E7A35">
      <w:pPr>
        <w:pStyle w:val="B1"/>
      </w:pPr>
      <w:r w:rsidRPr="00CC0C94">
        <w:t>#12</w:t>
      </w:r>
      <w:r w:rsidRPr="00CC0C94">
        <w:tab/>
        <w:t>(</w:t>
      </w:r>
      <w:r w:rsidRPr="00CC0C94">
        <w:rPr>
          <w:rFonts w:hint="eastAsia"/>
          <w:lang w:eastAsia="ko-KR"/>
        </w:rPr>
        <w:t xml:space="preserve">Tracking </w:t>
      </w:r>
      <w:r w:rsidRPr="00CC0C94">
        <w:t>area not allowed);</w:t>
      </w:r>
    </w:p>
    <w:p w14:paraId="2DBE60A8"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7B8EE25F" w14:textId="77777777" w:rsidR="007E7A35" w:rsidRPr="00CC0C94" w:rsidRDefault="007E7A35" w:rsidP="007E7A35">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38F5272" w14:textId="77777777" w:rsidR="007E7A35" w:rsidRPr="00CC0C94" w:rsidRDefault="007E7A35" w:rsidP="007E7A35">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C5AA3AD"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C45E988" w14:textId="77777777" w:rsidR="007E7A35" w:rsidRPr="00CC0C94" w:rsidRDefault="007E7A35" w:rsidP="007E7A35">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011CDD67"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4B666779" w14:textId="77777777" w:rsidR="007E7A35" w:rsidRPr="00CC0C94" w:rsidRDefault="007E7A35" w:rsidP="007E7A35">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29C697F" w14:textId="77777777" w:rsidR="007E7A35" w:rsidRPr="00CC0C94" w:rsidRDefault="007E7A35" w:rsidP="007E7A35">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Otherwise t</w:t>
      </w:r>
      <w:r w:rsidRPr="003168A2">
        <w:t>he</w:t>
      </w:r>
      <w:r w:rsidRPr="00CC0C94">
        <w:t xml:space="preserve"> UE shall perform a PLMN selection according to 3GPP TS 23.122 [6].</w:t>
      </w:r>
    </w:p>
    <w:p w14:paraId="3587F897" w14:textId="77777777" w:rsidR="007E7A35" w:rsidRPr="00CC0C94" w:rsidRDefault="007E7A35" w:rsidP="007E7A35">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C588F53"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rsidRPr="003E105B">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C7F2E28" w14:textId="77777777" w:rsidR="007E7A35" w:rsidRPr="00CC0C94" w:rsidRDefault="007E7A35" w:rsidP="007E7A35">
      <w:pPr>
        <w:pStyle w:val="B1"/>
      </w:pPr>
      <w:r w:rsidRPr="00CC0C94">
        <w:t>#14</w:t>
      </w:r>
      <w:r w:rsidRPr="00CC0C94">
        <w:tab/>
        <w:t>(EPS services not allowed in this PLMN);</w:t>
      </w:r>
    </w:p>
    <w:p w14:paraId="261A878E" w14:textId="77777777" w:rsidR="007E7A35" w:rsidRPr="00CC0C94" w:rsidRDefault="007E7A35" w:rsidP="007E7A35">
      <w:pPr>
        <w:pStyle w:val="B1"/>
        <w:rPr>
          <w:lang w:eastAsia="ko-KR"/>
        </w:rPr>
      </w:pPr>
      <w:r w:rsidRPr="00CC0C94">
        <w:lastRenderedPageBreak/>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62CF0FF3" w14:textId="77777777" w:rsidR="007E7A35" w:rsidRPr="00CC0C94" w:rsidRDefault="007E7A35" w:rsidP="007E7A35">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3CA3D46A" w14:textId="77777777" w:rsidR="007E7A35" w:rsidRPr="00CC0C94" w:rsidRDefault="007E7A35" w:rsidP="007E7A35">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set the update status to U2 NOT UPDATED.</w:t>
      </w:r>
    </w:p>
    <w:p w14:paraId="7418B900" w14:textId="77777777" w:rsidR="007E7A35" w:rsidRPr="00CC0C94" w:rsidRDefault="007E7A35" w:rsidP="007E7A35">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w:t>
      </w:r>
      <w:r>
        <w:t>clause</w:t>
      </w:r>
      <w:r w:rsidRPr="00CC0C94">
        <w:t> 4.5).</w:t>
      </w:r>
    </w:p>
    <w:p w14:paraId="737E34AD" w14:textId="77777777" w:rsidR="007E7A35" w:rsidRPr="00CC0C94" w:rsidRDefault="007E7A35" w:rsidP="007E7A35">
      <w:pPr>
        <w:pStyle w:val="B1"/>
      </w:pPr>
      <w:r w:rsidRPr="00CC0C94">
        <w:tab/>
        <w:t>A UE operating in CS/PS mode 1 of operation and supporting A/Gb or Iu mode may perform a PLMN selection according to 3GPP TS 23.122 [6].</w:t>
      </w:r>
    </w:p>
    <w:p w14:paraId="4BB7BE78" w14:textId="77777777" w:rsidR="007E7A35" w:rsidRPr="00CC0C94" w:rsidRDefault="007E7A35" w:rsidP="007E7A35">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6312D18A" w14:textId="77777777" w:rsidR="007E7A35" w:rsidRPr="00CC0C94" w:rsidRDefault="007E7A35" w:rsidP="007E7A35">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3FD941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r>
        <w:t xml:space="preserve"> Additionally, the UE shall reset the registration attempt counter</w:t>
      </w:r>
      <w:r w:rsidRPr="00CC0C94">
        <w:t>.</w:t>
      </w:r>
    </w:p>
    <w:p w14:paraId="12263076" w14:textId="77777777" w:rsidR="007E7A35" w:rsidRPr="00CC0C94" w:rsidRDefault="007E7A35" w:rsidP="007E7A35">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5E1DE200" w14:textId="77777777" w:rsidR="007E7A35" w:rsidRPr="00CC0C94" w:rsidRDefault="007E7A35" w:rsidP="007E7A35">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r>
        <w:rPr>
          <w:rFonts w:hint="eastAsia"/>
          <w:lang w:eastAsia="ko-KR"/>
        </w:rPr>
        <w:t>clause</w:t>
      </w:r>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3B74109D" w14:textId="77777777" w:rsidR="007E7A35" w:rsidRPr="00CC0C94" w:rsidRDefault="007E7A35" w:rsidP="007E7A3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6EAE1F1D" w14:textId="77777777" w:rsidR="007E7A35" w:rsidRPr="00CC0C94" w:rsidRDefault="007E7A35" w:rsidP="007E7A35">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14:paraId="28EC91B3"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69E44BD"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50BFCFCA" w14:textId="77777777" w:rsidR="007E7A35" w:rsidRPr="00CC0C94" w:rsidRDefault="007E7A35" w:rsidP="007E7A35">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9935D02"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 5G-</w:t>
      </w:r>
      <w:r w:rsidRPr="003168A2">
        <w:t>GUTI, last visited registered TAI, TAI list</w:t>
      </w:r>
      <w:r>
        <w:t>,</w:t>
      </w:r>
      <w:r w:rsidRPr="003168A2">
        <w:t xml:space="preserve"> </w:t>
      </w:r>
      <w:r>
        <w:t>ng</w:t>
      </w:r>
      <w:r w:rsidRPr="003168A2">
        <w:t>KSI</w:t>
      </w:r>
      <w:r w:rsidRPr="003E105B">
        <w:t xml:space="preserve"> </w:t>
      </w:r>
      <w:r>
        <w:t xml:space="preserve">and registration attempt counter </w:t>
      </w:r>
      <w:r>
        <w:lastRenderedPageBreak/>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56413C1" w14:textId="77777777" w:rsidR="007E7A35" w:rsidRPr="00CC0C94" w:rsidRDefault="007E7A35" w:rsidP="007E7A35">
      <w:pPr>
        <w:pStyle w:val="B1"/>
      </w:pPr>
      <w:r w:rsidRPr="00CC0C94">
        <w:t>#22</w:t>
      </w:r>
      <w:r w:rsidRPr="00CC0C94">
        <w:tab/>
        <w:t>(Congestion);</w:t>
      </w:r>
    </w:p>
    <w:p w14:paraId="7B56C0E1" w14:textId="77777777" w:rsidR="007E7A35" w:rsidRPr="00CC0C94" w:rsidRDefault="007E7A35" w:rsidP="007E7A3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5.5.1.3.6.</w:t>
      </w:r>
    </w:p>
    <w:p w14:paraId="4A327BE9" w14:textId="77777777" w:rsidR="007E7A35" w:rsidRPr="00CC0C94" w:rsidRDefault="007E7A35" w:rsidP="007E7A35">
      <w:pPr>
        <w:pStyle w:val="B1"/>
      </w:pPr>
      <w:r w:rsidRPr="00CC0C94">
        <w:tab/>
        <w:t>The UE shall abort the attach procedure, reset the attach attempt counter, set the EPS update status to EU2 NOT UPDATED and enter state EMM-DEREGISTERED.ATTEMPTING-TO-ATTACH.</w:t>
      </w:r>
    </w:p>
    <w:p w14:paraId="0DC8835F" w14:textId="77777777" w:rsidR="007E7A35" w:rsidRPr="00CC0C94" w:rsidRDefault="007E7A35" w:rsidP="007E7A35">
      <w:pPr>
        <w:pStyle w:val="B1"/>
      </w:pPr>
      <w:r w:rsidRPr="00CC0C94">
        <w:tab/>
        <w:t>The UE shall stop timer T3346 if it is running.</w:t>
      </w:r>
    </w:p>
    <w:p w14:paraId="6064924D" w14:textId="77777777" w:rsidR="007E7A35" w:rsidRPr="00CC0C94" w:rsidRDefault="007E7A35" w:rsidP="007E7A3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D4D760F" w14:textId="77777777" w:rsidR="007E7A35" w:rsidRPr="00CC0C94" w:rsidRDefault="007E7A35" w:rsidP="007E7A3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FB6C802" w14:textId="77777777" w:rsidR="007E7A35" w:rsidRPr="00CC0C94" w:rsidRDefault="007E7A35" w:rsidP="007E7A35">
      <w:pPr>
        <w:pStyle w:val="B1"/>
      </w:pPr>
      <w:r w:rsidRPr="00CC0C94">
        <w:tab/>
        <w:t>The UE stays in the current serving cell and applies the normal cell reselection process. The attach procedure is started if still needed when timer T3346 expires or is stopped.</w:t>
      </w:r>
    </w:p>
    <w:p w14:paraId="5223D529" w14:textId="77777777" w:rsidR="007E7A35" w:rsidRPr="00CC0C94" w:rsidRDefault="007E7A35" w:rsidP="007E7A35">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43B5570B" w14:textId="77777777" w:rsidR="007E7A35" w:rsidRPr="00CC0C94" w:rsidRDefault="007E7A35" w:rsidP="007E7A35">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ED90FF9" w14:textId="77777777" w:rsidR="007E7A35" w:rsidRPr="00CC0C94" w:rsidRDefault="007E7A35" w:rsidP="007E7A35">
      <w:pPr>
        <w:pStyle w:val="B1"/>
      </w:pPr>
      <w:r w:rsidRPr="00CC0C94">
        <w:t>#25</w:t>
      </w:r>
      <w:r w:rsidRPr="00CC0C94">
        <w:tab/>
        <w:t>(Not authorized for this CSG);</w:t>
      </w:r>
    </w:p>
    <w:p w14:paraId="0846882C"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5.5.1.3.6.</w:t>
      </w:r>
    </w:p>
    <w:p w14:paraId="14E2A2C1"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Additionally, the UE shall reset the attach attempt counter and shall enter the state EMM-DEREGISTERED.LIMITED-SERVICE.</w:t>
      </w:r>
    </w:p>
    <w:p w14:paraId="558A8461" w14:textId="77777777" w:rsidR="007E7A35" w:rsidRPr="00CC0C94" w:rsidRDefault="007E7A35" w:rsidP="007E7A3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E0554E8" w14:textId="77777777" w:rsidR="007E7A35" w:rsidRPr="00CC0C94" w:rsidRDefault="007E7A35" w:rsidP="007E7A35">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r>
        <w:t>clause</w:t>
      </w:r>
      <w:r w:rsidRPr="00CC0C94">
        <w:t> 3.1A.</w:t>
      </w:r>
    </w:p>
    <w:p w14:paraId="6D970FAF" w14:textId="77777777" w:rsidR="007E7A35" w:rsidRPr="00CC0C94" w:rsidRDefault="007E7A35" w:rsidP="007E7A35">
      <w:pPr>
        <w:pStyle w:val="B1"/>
      </w:pPr>
      <w:r w:rsidRPr="00CC0C94">
        <w:tab/>
        <w:t>The UE shall search for a suitable cell according to 3GPP TS 36.304 [21].</w:t>
      </w:r>
    </w:p>
    <w:p w14:paraId="5741B0BF" w14:textId="77777777" w:rsidR="007E7A35" w:rsidRPr="00CC0C94" w:rsidRDefault="007E7A35" w:rsidP="007E7A35">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E26791D"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75010C52" w14:textId="77777777" w:rsidR="007E7A35" w:rsidRPr="003168A2" w:rsidRDefault="007E7A35" w:rsidP="007E7A35">
      <w:pPr>
        <w:pStyle w:val="B1"/>
      </w:pPr>
      <w:r>
        <w:t>#31</w:t>
      </w:r>
      <w:r w:rsidRPr="003168A2">
        <w:tab/>
        <w:t>(</w:t>
      </w:r>
      <w:r>
        <w:t>Redirection to 5GCN required</w:t>
      </w:r>
      <w:r w:rsidRPr="003168A2">
        <w:t>);</w:t>
      </w:r>
    </w:p>
    <w:p w14:paraId="4442AE3C" w14:textId="6BAF497B" w:rsidR="007E7A35" w:rsidRDefault="007E7A35" w:rsidP="007E7A35">
      <w:pPr>
        <w:pStyle w:val="B1"/>
      </w:pPr>
      <w:r w:rsidRPr="003168A2">
        <w:tab/>
      </w:r>
      <w:r>
        <w:t>E</w:t>
      </w:r>
      <w:r w:rsidRPr="00BC72C7">
        <w:t xml:space="preserve">MM cause #31 received by a UE that has not indicated support for CIoT optimizations </w:t>
      </w:r>
      <w:ins w:id="19" w:author="DANISH EHSAN HASHMI/CP 2 /SRI-Bangalore/Staff Engineer/삼성전자" w:date="2021-08-12T05:46:00Z">
        <w:r w:rsidR="00B537BB">
          <w:t>or not indicated support for N</w:t>
        </w:r>
        <w:r w:rsidR="00812D70">
          <w:t>1 mode</w:t>
        </w:r>
        <w:r w:rsidR="00B537BB" w:rsidRPr="00BC72C7">
          <w:t xml:space="preserve"> </w:t>
        </w:r>
      </w:ins>
      <w:r w:rsidRPr="00BC72C7">
        <w:t xml:space="preserve">is considered </w:t>
      </w:r>
      <w:r>
        <w:t xml:space="preserve">as </w:t>
      </w:r>
      <w:r w:rsidRPr="00BC72C7">
        <w:t xml:space="preserve">an abnormal case and the behaviour of the UE is </w:t>
      </w:r>
      <w:r>
        <w:t>specified in clause 5.5.1.3.6</w:t>
      </w:r>
      <w:r w:rsidRPr="00BC72C7">
        <w:t>.</w:t>
      </w:r>
    </w:p>
    <w:p w14:paraId="4D2304CB" w14:textId="77777777" w:rsidR="007E7A35" w:rsidRPr="003168A2" w:rsidRDefault="007E7A35" w:rsidP="007E7A35">
      <w:pPr>
        <w:pStyle w:val="B1"/>
      </w:pPr>
      <w:r w:rsidRPr="003168A2">
        <w:lastRenderedPageBreak/>
        <w:tab/>
      </w:r>
      <w:r w:rsidRPr="00CC0C94">
        <w:t xml:space="preserve">The UE shall set the EPS update status to EU3 ROAMING NOT ALLOWED (and shall store it according to </w:t>
      </w:r>
      <w:r>
        <w:t>clause</w:t>
      </w:r>
      <w:r w:rsidRPr="00CC0C94">
        <w:t> 5.1.3.3) and shall delete any GUTI, last visited registered TAI, TAI list and eKSI. Additionally, the UE shall reset the attach attempt counte</w:t>
      </w:r>
      <w:r>
        <w:t>r</w:t>
      </w:r>
      <w:r w:rsidRPr="003168A2">
        <w:t>.</w:t>
      </w:r>
    </w:p>
    <w:p w14:paraId="537BC725" w14:textId="77777777" w:rsidR="007E7A35" w:rsidRDefault="007E7A35" w:rsidP="007E7A35">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 and enter state EMM-</w:t>
      </w:r>
      <w:r w:rsidRPr="00CC0C94">
        <w:t>DEREGISTERED</w:t>
      </w:r>
      <w:r>
        <w:t>.NO-CELL-AVAILABLE</w:t>
      </w:r>
      <w:r>
        <w:rPr>
          <w:lang w:eastAsia="ko-KR"/>
        </w:rPr>
        <w:t>.</w:t>
      </w:r>
    </w:p>
    <w:p w14:paraId="4E93C9C1"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rsidRPr="003E105B">
        <w:t xml:space="preserve"> </w:t>
      </w:r>
      <w:r>
        <w:t xml:space="preserve">and registration attempt counter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6AFDFDC" w14:textId="77777777" w:rsidR="007E7A35" w:rsidRPr="00CC0C94" w:rsidRDefault="007E7A35" w:rsidP="007E7A35">
      <w:pPr>
        <w:pStyle w:val="B1"/>
      </w:pPr>
      <w:r w:rsidRPr="00CC0C94">
        <w:t>#42</w:t>
      </w:r>
      <w:r w:rsidRPr="00CC0C94">
        <w:tab/>
        <w:t>(Severe network failure);</w:t>
      </w:r>
    </w:p>
    <w:p w14:paraId="742BC03A" w14:textId="77777777" w:rsidR="007E7A35" w:rsidRPr="00CC0C94" w:rsidRDefault="007E7A35" w:rsidP="007E7A35">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4D7A71F2" w14:textId="77777777" w:rsidR="007E7A35" w:rsidRPr="00CC0C94" w:rsidRDefault="007E7A35" w:rsidP="007E7A35">
      <w:pPr>
        <w:pStyle w:val="B1"/>
      </w:pPr>
      <w:r w:rsidRPr="00CC0C94">
        <w:tab/>
        <w:t>If A/Gb mode or Iu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6D723AEF"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24BE3DA" w14:textId="77777777" w:rsidR="007E7A35" w:rsidRPr="00CC0C94" w:rsidRDefault="007E7A35" w:rsidP="007E7A35">
      <w:pPr>
        <w:rPr>
          <w:lang w:eastAsia="ko-KR"/>
        </w:rPr>
      </w:pPr>
      <w:r w:rsidRPr="00CC0C94">
        <w:t xml:space="preserve">Other values are considered as abnormal cases. The behaviour of the UE in those cases is specified in </w:t>
      </w:r>
      <w:r>
        <w:t>clause</w:t>
      </w:r>
      <w:r w:rsidRPr="00CC0C94">
        <w:t> </w:t>
      </w:r>
      <w:r w:rsidRPr="00CC0C94">
        <w:rPr>
          <w:rFonts w:hint="eastAsia"/>
        </w:rPr>
        <w:t>5.5.1.3.6</w:t>
      </w:r>
      <w:r w:rsidRPr="00CC0C94">
        <w:t>.</w:t>
      </w:r>
    </w:p>
    <w:p w14:paraId="60EA6668" w14:textId="0C83D513" w:rsidR="007E7A35" w:rsidRDefault="007E7A35" w:rsidP="007E7A35">
      <w:pPr>
        <w:jc w:val="center"/>
      </w:pPr>
      <w:r>
        <w:rPr>
          <w:highlight w:val="green"/>
        </w:rPr>
        <w:t>***** Next change *****</w:t>
      </w:r>
    </w:p>
    <w:p w14:paraId="0775EDCD" w14:textId="77777777" w:rsidR="007E7A35" w:rsidRPr="00CC0C94" w:rsidRDefault="007E7A35" w:rsidP="007E7A35">
      <w:pPr>
        <w:pStyle w:val="Heading5"/>
      </w:pPr>
      <w:bookmarkStart w:id="20" w:name="_Toc20217981"/>
      <w:bookmarkStart w:id="21" w:name="_Toc27743866"/>
      <w:bookmarkStart w:id="22" w:name="_Toc35959437"/>
      <w:bookmarkStart w:id="23" w:name="_Toc45202869"/>
      <w:bookmarkStart w:id="24" w:name="_Toc45700245"/>
      <w:bookmarkStart w:id="25" w:name="_Toc51919981"/>
      <w:bookmarkStart w:id="26" w:name="_Toc68251041"/>
      <w:bookmarkStart w:id="27" w:name="_Toc74916018"/>
      <w:r w:rsidRPr="00CC0C94">
        <w:t>5.5.3.2.5</w:t>
      </w:r>
      <w:r w:rsidRPr="00CC0C94">
        <w:tab/>
        <w:t>Normal and periodic tracking area updating procedure not accepted by the network</w:t>
      </w:r>
      <w:bookmarkEnd w:id="20"/>
      <w:bookmarkEnd w:id="21"/>
      <w:bookmarkEnd w:id="22"/>
      <w:bookmarkEnd w:id="23"/>
      <w:bookmarkEnd w:id="24"/>
      <w:bookmarkEnd w:id="25"/>
      <w:bookmarkEnd w:id="26"/>
      <w:bookmarkEnd w:id="27"/>
    </w:p>
    <w:p w14:paraId="523084A6" w14:textId="77777777" w:rsidR="007E7A35" w:rsidRPr="00CC0C94" w:rsidRDefault="007E7A35" w:rsidP="007E7A35">
      <w:r w:rsidRPr="00CC0C94">
        <w:t>If the tracking area updating cannot be accepted by the network, the MME sends a TRACKING AREA UPDATE REJECT message to the UE including an appropriate EMM cause value.</w:t>
      </w:r>
    </w:p>
    <w:p w14:paraId="2A5DB078" w14:textId="77777777" w:rsidR="007E7A35" w:rsidRPr="00CC0C94" w:rsidRDefault="007E7A35" w:rsidP="007E7A35">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Pr>
          <w:lang w:eastAsia="ko-KR"/>
        </w:rPr>
        <w:t>clause</w:t>
      </w:r>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14:paraId="6747AF1A" w14:textId="77777777" w:rsidR="007E7A35" w:rsidRDefault="007E7A35" w:rsidP="007E7A35">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44156B89" w14:textId="77777777" w:rsidR="007E7A35" w:rsidRPr="00CC0C94" w:rsidRDefault="007E7A35" w:rsidP="007E7A35">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4CB409D" w14:textId="77777777" w:rsidR="007E7A35" w:rsidRPr="00CC0C94" w:rsidRDefault="007E7A35" w:rsidP="007E7A35">
      <w:r w:rsidRPr="00CC0C94">
        <w:t xml:space="preserve">If the tracking area request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047A7259" w14:textId="77777777" w:rsidR="007E7A35" w:rsidRPr="00CC0C94" w:rsidRDefault="007E7A35" w:rsidP="007E7A35">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p>
    <w:p w14:paraId="6881735B" w14:textId="77777777" w:rsidR="007E7A35" w:rsidRPr="00CC0C94" w:rsidRDefault="007E7A35" w:rsidP="007E7A3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9335EA6" w14:textId="77777777" w:rsidR="007E7A35" w:rsidRPr="00CC0C94" w:rsidRDefault="007E7A35" w:rsidP="007E7A3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52C2D20E" w14:textId="77777777" w:rsidR="007E7A35" w:rsidRPr="00CC0C94" w:rsidRDefault="007E7A35" w:rsidP="007E7A35">
      <w:pPr>
        <w:pStyle w:val="NO"/>
      </w:pPr>
      <w:r w:rsidRPr="00CC0C94">
        <w:lastRenderedPageBreak/>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701556E" w14:textId="77777777" w:rsidR="007E7A35" w:rsidRPr="00CC0C94" w:rsidRDefault="007E7A35" w:rsidP="007E7A3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2937177B" w14:textId="77777777" w:rsidR="007E7A35" w:rsidRPr="00B0075A" w:rsidRDefault="007E7A35" w:rsidP="007E7A35">
      <w:pPr>
        <w:rPr>
          <w:noProof/>
          <w:lang w:val="en-US"/>
        </w:rPr>
      </w:pPr>
      <w:r w:rsidRPr="00B0075A">
        <w:rPr>
          <w:noProof/>
          <w:lang w:val="en-US"/>
        </w:rPr>
        <w:t>When the UE perfo</w:t>
      </w:r>
      <w:r w:rsidRPr="006800DF">
        <w:rPr>
          <w:noProof/>
          <w:lang w:val="en-US"/>
        </w:rPr>
        <w:t>rms inter-system change from N1 mode to S1 mode,</w:t>
      </w:r>
      <w:r>
        <w:rPr>
          <w:noProof/>
          <w:lang w:val="en-US"/>
        </w:rPr>
        <w:t xml:space="preserv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p>
    <w:p w14:paraId="418C9E34" w14:textId="77777777" w:rsidR="007E7A35" w:rsidRPr="005133FB" w:rsidRDefault="007E7A35" w:rsidP="007E7A35">
      <w:pPr>
        <w:pStyle w:val="B1"/>
        <w:rPr>
          <w:noProof/>
          <w:lang w:val="en-US"/>
        </w:rPr>
      </w:pPr>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w:t>
      </w:r>
      <w:r>
        <w:rPr>
          <w:noProof/>
          <w:lang w:val="en-US"/>
        </w:rPr>
        <w:t>clause</w:t>
      </w:r>
      <w:r w:rsidRPr="005133FB">
        <w:rPr>
          <w:noProof/>
          <w:lang w:val="en-US"/>
        </w:rPr>
        <w:t> 5.5.</w:t>
      </w:r>
      <w:r w:rsidRPr="006354B5">
        <w:rPr>
          <w:noProof/>
          <w:lang w:val="en-US"/>
        </w:rPr>
        <w:t>3.2</w:t>
      </w:r>
      <w:r w:rsidRPr="00353FDC">
        <w:rPr>
          <w:noProof/>
          <w:lang w:val="en-US"/>
        </w:rPr>
        <w:t>.4;</w:t>
      </w:r>
    </w:p>
    <w:p w14:paraId="4A9E0689" w14:textId="77777777" w:rsidR="007E7A35" w:rsidRPr="00B0075A" w:rsidRDefault="007E7A35" w:rsidP="007E7A35">
      <w:pPr>
        <w:pStyle w:val="B1"/>
        <w:rPr>
          <w:noProof/>
          <w:lang w:val="en-US"/>
        </w:rPr>
      </w:pPr>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w:t>
      </w:r>
      <w:r w:rsidRPr="00353FDC">
        <w:rPr>
          <w:noProof/>
          <w:lang w:val="en-US"/>
        </w:rPr>
        <w:t xml:space="preserve">UEST message with the "Type of identity" of the Identity type IE set to "IMSI" before taking actions as specified in </w:t>
      </w:r>
      <w:r>
        <w:rPr>
          <w:noProof/>
          <w:lang w:val="en-US"/>
        </w:rPr>
        <w:t>clause</w:t>
      </w:r>
      <w:r w:rsidRPr="00353FDC">
        <w:rPr>
          <w:noProof/>
          <w:lang w:val="en-US"/>
        </w:rPr>
        <w:t> 4.4.4.3; or</w:t>
      </w:r>
    </w:p>
    <w:p w14:paraId="2B6D80D9" w14:textId="77777777" w:rsidR="007E7A35" w:rsidRDefault="007E7A35" w:rsidP="007E7A35">
      <w:pPr>
        <w:pStyle w:val="B1"/>
      </w:pPr>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r>
        <w:t>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p>
    <w:p w14:paraId="22F4DED3" w14:textId="77777777" w:rsidR="007E7A35" w:rsidRPr="00CC0C94" w:rsidRDefault="007E7A35" w:rsidP="007E7A35">
      <w:r w:rsidRPr="00CC0C94">
        <w:t>Upon receiving the TRACKING AREA UPDATE REJECT message, if the message is integrity protected or contains a reject cause other than EMM cause value #25, the UE shall stop timer T3430 and stop any transmission of user data.</w:t>
      </w:r>
    </w:p>
    <w:p w14:paraId="2714FDE6" w14:textId="77777777" w:rsidR="007E7A35" w:rsidRPr="00CC0C94" w:rsidRDefault="007E7A35" w:rsidP="007E7A35">
      <w:r w:rsidRPr="00CC0C94">
        <w:t>If the TRACKING AREA UPDATE REJECT message with EMM cause #25</w:t>
      </w:r>
      <w:r w:rsidRPr="008B26B8">
        <w:t xml:space="preserve"> </w:t>
      </w:r>
      <w:r w:rsidRPr="00CC0C94">
        <w:t>was received without integrity protection, then the UE shall discard the message.</w:t>
      </w:r>
    </w:p>
    <w:p w14:paraId="6B5D31B3" w14:textId="77777777" w:rsidR="007E7A35" w:rsidRPr="00CC0C94" w:rsidRDefault="007E7A35" w:rsidP="007E7A35">
      <w:r w:rsidRPr="00CC0C94">
        <w:t>The UE shall take the following actions depending on the EMM cause value received in the TRACKING AREA UPDATE REJECT message.</w:t>
      </w:r>
    </w:p>
    <w:p w14:paraId="7148955D" w14:textId="77777777" w:rsidR="007E7A35" w:rsidRPr="00CC0C94" w:rsidRDefault="007E7A35" w:rsidP="007E7A35">
      <w:pPr>
        <w:pStyle w:val="B1"/>
      </w:pPr>
      <w:r w:rsidRPr="00CC0C94">
        <w:t>#3</w:t>
      </w:r>
      <w:r w:rsidRPr="00CC0C94">
        <w:tab/>
        <w:t>(Illegal UE);</w:t>
      </w:r>
    </w:p>
    <w:p w14:paraId="0896FC03" w14:textId="77777777" w:rsidR="007E7A35" w:rsidRPr="00CC0C94" w:rsidRDefault="007E7A35" w:rsidP="007E7A35">
      <w:pPr>
        <w:pStyle w:val="B1"/>
      </w:pPr>
      <w:r w:rsidRPr="00CC0C94">
        <w:t>#6</w:t>
      </w:r>
      <w:r w:rsidRPr="00CC0C94">
        <w:tab/>
        <w:t>(Illegal ME); or</w:t>
      </w:r>
    </w:p>
    <w:p w14:paraId="234EAFDF" w14:textId="77777777" w:rsidR="007E7A35" w:rsidRPr="00CC0C94" w:rsidRDefault="007E7A35" w:rsidP="007E7A35">
      <w:pPr>
        <w:pStyle w:val="B1"/>
      </w:pPr>
      <w:r w:rsidRPr="00CC0C94">
        <w:t>#8</w:t>
      </w:r>
      <w:r w:rsidRPr="00CC0C94">
        <w:tab/>
        <w:t>(EPS services and non-EPS services not allowed);</w:t>
      </w:r>
    </w:p>
    <w:p w14:paraId="1CBDBB01"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until switching off or the UICC containing the USIM is removed or the timer T3245 expires as described in </w:t>
      </w:r>
      <w:r>
        <w:t>clause</w:t>
      </w:r>
      <w:r w:rsidRPr="00CC0C94">
        <w:t>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5BBE9A9" w14:textId="77777777" w:rsidR="007E7A35" w:rsidRPr="00CC0C94" w:rsidRDefault="007E7A35" w:rsidP="007E7A35">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t>clause</w:t>
      </w:r>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FFB923" w14:textId="77777777" w:rsidR="007E7A35" w:rsidRPr="00F94A02" w:rsidRDefault="007E7A35" w:rsidP="007E7A3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16E24CB" w14:textId="77777777" w:rsidR="007E7A35" w:rsidRPr="00F94A02"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986589C" w14:textId="77777777" w:rsidR="007E7A35" w:rsidRPr="00CC0C94" w:rsidRDefault="007E7A35" w:rsidP="007E7A35">
      <w:pPr>
        <w:pStyle w:val="NO"/>
      </w:pPr>
      <w:r w:rsidRPr="00CC0C94">
        <w:lastRenderedPageBreak/>
        <w:t>NOTE 3:</w:t>
      </w:r>
      <w:r w:rsidRPr="00CC0C94">
        <w:tab/>
        <w:t>The possibility to configure a UE so that the radio transceiver for a specific radio access technology is not active, although it is implemented in the UE, is out of scope of the present specification.</w:t>
      </w:r>
    </w:p>
    <w:p w14:paraId="120242D9" w14:textId="77777777" w:rsidR="007E7A35" w:rsidRPr="00CC0C94" w:rsidRDefault="007E7A35" w:rsidP="007E7A35">
      <w:pPr>
        <w:pStyle w:val="B1"/>
      </w:pPr>
      <w:r w:rsidRPr="00CC0C94">
        <w:t>#7</w:t>
      </w:r>
      <w:r w:rsidRPr="00CC0C94">
        <w:tab/>
        <w:t>(EPS services not allowed);</w:t>
      </w:r>
    </w:p>
    <w:p w14:paraId="7BCB4111"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xml:space="preserve"> 5.1.3.3) and shall delete any GUTI, last visited registered TAI, TAI list and eKSI. The UE shall consider the USIM as invalid for EPS services until switching off or the UICC containing the USIM is removed or the timer T3245 expires as described in </w:t>
      </w:r>
      <w:r>
        <w:t>clause</w:t>
      </w:r>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8C18E5" w14:textId="77777777" w:rsidR="007E7A35" w:rsidRPr="00CC0C94" w:rsidRDefault="007E7A35" w:rsidP="007E7A3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7CA3DC6F" w14:textId="77777777" w:rsidR="007E7A35" w:rsidRPr="00CC0C94" w:rsidRDefault="007E7A35" w:rsidP="007E7A3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54C86F6" w14:textId="77777777" w:rsidR="007E7A35" w:rsidRPr="00F94A02" w:rsidRDefault="007E7A35" w:rsidP="007E7A35">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3E24FED" w14:textId="77777777" w:rsidR="007E7A35" w:rsidRPr="00CC0C94" w:rsidRDefault="007E7A35" w:rsidP="007E7A35">
      <w:pPr>
        <w:pStyle w:val="B1"/>
      </w:pPr>
      <w:r w:rsidRPr="00CC0C94">
        <w:t>#9</w:t>
      </w:r>
      <w:r w:rsidRPr="00CC0C94">
        <w:tab/>
        <w:t>(UE identity cannot be derived by the network);</w:t>
      </w:r>
    </w:p>
    <w:p w14:paraId="2C2118A8" w14:textId="77777777" w:rsidR="007E7A35" w:rsidRPr="00CC0C94" w:rsidRDefault="007E7A35" w:rsidP="007E7A35">
      <w:pPr>
        <w:pStyle w:val="B1"/>
      </w:pPr>
      <w:r w:rsidRPr="00CC0C94">
        <w:tab/>
        <w:t xml:space="preserve">The UE shall set the EPS update status to EU2 NOT UPDATED (and shall store it according to </w:t>
      </w:r>
      <w:r>
        <w:t>clause</w:t>
      </w:r>
      <w:r w:rsidRPr="00CC0C94">
        <w:t> 5.1.3.3) and shall delete any GUTI, last visited registered TAI, TAI list and eKSI. The UE shall enter the state EMM-DEREGISTERED</w:t>
      </w:r>
      <w:r w:rsidRPr="00031A9F">
        <w:t>.NORMAL-SERVICE</w:t>
      </w:r>
      <w:r w:rsidRPr="00CC0C94">
        <w:t>.</w:t>
      </w:r>
    </w:p>
    <w:p w14:paraId="0CBBAB8B" w14:textId="77777777" w:rsidR="007E7A35" w:rsidRPr="00CC0C94" w:rsidRDefault="007E7A35" w:rsidP="007E7A3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6B0A40D" w14:textId="77777777" w:rsidR="007E7A35" w:rsidRPr="00CC0C94" w:rsidRDefault="007E7A35" w:rsidP="007E7A3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1192552D" w14:textId="77777777" w:rsidR="007E7A35" w:rsidRPr="00CC0C94" w:rsidRDefault="007E7A35" w:rsidP="007E7A35">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35DA59A5" w14:textId="77777777" w:rsidR="007E7A35" w:rsidRPr="00CC0C94" w:rsidRDefault="007E7A35" w:rsidP="007E7A3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4ADCE8F" w14:textId="77777777" w:rsidR="007E7A35" w:rsidRPr="00CC0C94" w:rsidRDefault="007E7A35" w:rsidP="007E7A35">
      <w:pPr>
        <w:pStyle w:val="B1"/>
      </w:pPr>
      <w:r w:rsidRPr="00CC0C94">
        <w:t>#10</w:t>
      </w:r>
      <w:r w:rsidRPr="00CC0C94">
        <w:tab/>
        <w:t>(Implicitly detached);</w:t>
      </w:r>
    </w:p>
    <w:p w14:paraId="6AD9FF97" w14:textId="77777777" w:rsidR="007E7A35" w:rsidRPr="00CC0C94" w:rsidRDefault="007E7A35" w:rsidP="007E7A3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482F342C" w14:textId="77777777" w:rsidR="007E7A35" w:rsidRPr="00CC0C94" w:rsidRDefault="007E7A35" w:rsidP="007E7A35">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55F1609D" w14:textId="77777777" w:rsidR="007E7A35" w:rsidRPr="00CC0C94" w:rsidRDefault="007E7A35" w:rsidP="007E7A3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8143EB4" w14:textId="77777777" w:rsidR="007E7A35" w:rsidRPr="00CC0C94" w:rsidRDefault="007E7A35" w:rsidP="007E7A35">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2BB646CD" w14:textId="77777777" w:rsidR="007E7A35" w:rsidRPr="002A724B"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AC6DDEC" w14:textId="77777777" w:rsidR="007E7A35" w:rsidRPr="00CC0C94" w:rsidRDefault="007E7A35" w:rsidP="007E7A35">
      <w:pPr>
        <w:pStyle w:val="B1"/>
      </w:pPr>
      <w:r w:rsidRPr="00CC0C94">
        <w:t>#11</w:t>
      </w:r>
      <w:r w:rsidRPr="00CC0C94">
        <w:tab/>
        <w:t>(PLMN not allowed); or</w:t>
      </w:r>
    </w:p>
    <w:p w14:paraId="0A3C6A19"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ABEFFDF"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The UE shall reset the tracking area updating attempt counter, delete the list of equivalent PLMNs and enter the state EMM-DEREGISTERED.PLMN-SEARCH.</w:t>
      </w:r>
    </w:p>
    <w:p w14:paraId="1C6AF018" w14:textId="77777777" w:rsidR="007E7A35" w:rsidRPr="00CC0C94" w:rsidRDefault="007E7A35" w:rsidP="007E7A3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4D8999A4" w14:textId="77777777" w:rsidR="007E7A35" w:rsidRPr="00CC0C94" w:rsidRDefault="007E7A35" w:rsidP="007E7A35">
      <w:pPr>
        <w:pStyle w:val="B1"/>
      </w:pPr>
      <w:r w:rsidRPr="00CC0C94">
        <w:tab/>
        <w:t>The UE shall perform a PLMN selection according to 3GPP TS 23.122 [6].</w:t>
      </w:r>
    </w:p>
    <w:p w14:paraId="32D80903" w14:textId="77777777" w:rsidR="007E7A35" w:rsidRPr="00CC0C94" w:rsidRDefault="007E7A35" w:rsidP="007E7A35">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24DE892A" w14:textId="77777777" w:rsidR="007E7A35" w:rsidRPr="00F94A02" w:rsidRDefault="007E7A35" w:rsidP="007E7A3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840D845" w14:textId="77777777" w:rsidR="007E7A35" w:rsidRDefault="007E7A35" w:rsidP="007E7A3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r>
        <w:t xml:space="preserve"> In addition, the UE shall reset the registration attempt counter.</w:t>
      </w:r>
    </w:p>
    <w:p w14:paraId="3AB57189" w14:textId="77777777" w:rsidR="007E7A35" w:rsidRPr="00CC0C94" w:rsidRDefault="007E7A35" w:rsidP="007E7A35">
      <w:pPr>
        <w:pStyle w:val="B1"/>
      </w:pPr>
      <w:r w:rsidRPr="00CC0C94">
        <w:t>#12</w:t>
      </w:r>
      <w:r w:rsidRPr="00CC0C94">
        <w:tab/>
        <w:t>(Tracking area not allowed);</w:t>
      </w:r>
    </w:p>
    <w:p w14:paraId="5DD15D86"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any GUTI, last visited registered TAI, TAI list and eKSI. The UE shall reset the tracking area updating attempt counter and shall enter the state EMM-DEREGISTERED.LIMITED-SERVICE.</w:t>
      </w:r>
    </w:p>
    <w:p w14:paraId="43FDC5D5" w14:textId="77777777" w:rsidR="007E7A35" w:rsidRPr="00CC0C94" w:rsidRDefault="007E7A35" w:rsidP="007E7A3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99B4249" w14:textId="77777777" w:rsidR="007E7A35" w:rsidRPr="00CC0C94" w:rsidRDefault="007E7A35" w:rsidP="007E7A35">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44AD66A" w14:textId="77777777" w:rsidR="007E7A35" w:rsidRPr="00F94A02" w:rsidRDefault="007E7A35" w:rsidP="007E7A3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GUTI, last visited registered TAI, TAI list</w:t>
      </w:r>
      <w:r>
        <w:t>,</w:t>
      </w:r>
      <w:r w:rsidRPr="003168A2">
        <w:t xml:space="preserve"> </w:t>
      </w:r>
      <w:r>
        <w:t>ng</w:t>
      </w:r>
      <w:r w:rsidRPr="003168A2">
        <w:t>KSI</w:t>
      </w:r>
      <w:r w:rsidRPr="00DF2DE5">
        <w:t xml:space="preserve"> </w:t>
      </w:r>
      <w:r>
        <w:t>and registration attempt counter</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6108FED" w14:textId="77777777" w:rsidR="007E7A35" w:rsidRPr="00CC0C94" w:rsidRDefault="007E7A35" w:rsidP="007E7A35">
      <w:pPr>
        <w:pStyle w:val="B1"/>
      </w:pPr>
      <w:r w:rsidRPr="00CC0C94">
        <w:t>#13</w:t>
      </w:r>
      <w:r w:rsidRPr="00CC0C94">
        <w:tab/>
        <w:t>(Roaming not allowed in this tracking area);</w:t>
      </w:r>
    </w:p>
    <w:p w14:paraId="546E54C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and shall delete the list of equivalent PLMNs. The UE shall reset the tracking area updating attempt counter and shall change to state EMM-REGISTERED.PLMN-SEARCH.</w:t>
      </w:r>
    </w:p>
    <w:p w14:paraId="27B67244" w14:textId="77777777" w:rsidR="007E7A35" w:rsidRPr="00CC0C94" w:rsidRDefault="007E7A35" w:rsidP="007E7A3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D4A61BD" w14:textId="77777777" w:rsidR="007E7A35" w:rsidRPr="00CC0C94" w:rsidRDefault="007E7A35" w:rsidP="007E7A3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r>
        <w:t>clause</w:t>
      </w:r>
      <w:r w:rsidRPr="000B7FA0">
        <w:t> 4.8.3</w:t>
      </w:r>
      <w:r>
        <w:t>. Otherwise t</w:t>
      </w:r>
      <w:r w:rsidRPr="003168A2">
        <w:t>he</w:t>
      </w:r>
      <w:r w:rsidRPr="00CC0C94">
        <w:t xml:space="preserve"> UE shall perform a PLMN selection according to 3GPP TS 23.122 [6].</w:t>
      </w:r>
    </w:p>
    <w:p w14:paraId="49944AA1" w14:textId="77777777" w:rsidR="007E7A35" w:rsidRPr="00CC0C94" w:rsidRDefault="007E7A35" w:rsidP="007E7A3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8FFDA74" w14:textId="77777777" w:rsidR="007E7A35" w:rsidRPr="00F94A02" w:rsidRDefault="007E7A35" w:rsidP="007E7A3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GUTI, last visited registered TAI, TAI list</w:t>
      </w:r>
      <w:r>
        <w:t>,</w:t>
      </w:r>
      <w:r w:rsidRPr="003168A2">
        <w:t xml:space="preserve"> </w:t>
      </w:r>
      <w:r>
        <w:t>ng</w:t>
      </w:r>
      <w:r w:rsidRPr="003168A2">
        <w:t>KSI</w:t>
      </w:r>
      <w:r w:rsidRPr="00DF2DE5">
        <w:t xml:space="preserve"> </w:t>
      </w:r>
      <w:r>
        <w:t xml:space="preserve">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A6C776B" w14:textId="77777777" w:rsidR="007E7A35" w:rsidRPr="00CC0C94" w:rsidRDefault="007E7A35" w:rsidP="007E7A35">
      <w:pPr>
        <w:pStyle w:val="B1"/>
      </w:pPr>
      <w:r w:rsidRPr="00CC0C94">
        <w:t>#14</w:t>
      </w:r>
      <w:r w:rsidRPr="00CC0C94">
        <w:tab/>
        <w:t>(EPS services not allowed in this PLMN);</w:t>
      </w:r>
    </w:p>
    <w:p w14:paraId="5E2E378F"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Furthermore, the UE shall delete any GUTI, last visited registered TAI, TAI list and eKSI. The UE shall reset the tracking area updating attempt counter and shall enter the state EMM-DEREGISTERED.PLMN-SEARCH.</w:t>
      </w:r>
    </w:p>
    <w:p w14:paraId="2E16542C" w14:textId="77777777" w:rsidR="007E7A35" w:rsidRPr="00CC0C94" w:rsidRDefault="007E7A35" w:rsidP="007E7A35">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9A7F30E" w14:textId="77777777" w:rsidR="007E7A35" w:rsidRPr="00CC0C94" w:rsidRDefault="007E7A35" w:rsidP="007E7A3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2B24161C" w14:textId="77777777" w:rsidR="007E7A35" w:rsidRPr="00CC0C94" w:rsidRDefault="007E7A35" w:rsidP="007E7A35">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22710897" w14:textId="77777777" w:rsidR="007E7A35" w:rsidRPr="00CC0C94" w:rsidRDefault="007E7A35" w:rsidP="007E7A3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65634938" w14:textId="77777777" w:rsidR="007E7A35" w:rsidRPr="00CC0C94" w:rsidRDefault="007E7A35" w:rsidP="007E7A35">
      <w:pPr>
        <w:pStyle w:val="B2"/>
      </w:pPr>
      <w:r w:rsidRPr="00CC0C94">
        <w:t>-</w:t>
      </w:r>
      <w:r w:rsidRPr="00CC0C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t>clause</w:t>
      </w:r>
      <w:r w:rsidRPr="00CC0C94">
        <w:t> 4.5);</w:t>
      </w:r>
    </w:p>
    <w:p w14:paraId="2CFCC44F" w14:textId="77777777" w:rsidR="007E7A35" w:rsidRPr="00CC0C94" w:rsidRDefault="007E7A35" w:rsidP="007E7A35">
      <w:pPr>
        <w:pStyle w:val="B2"/>
      </w:pPr>
      <w:r w:rsidRPr="00CC0C94">
        <w:t>-</w:t>
      </w:r>
      <w:r w:rsidRPr="00CC0C94">
        <w:tab/>
        <w:t>a UE operating in CS/PS mode 1 of operation and supporting A/Gb mode or Iu mode may perform a PLMN selection according to 3GPP TS 23.122 [6];</w:t>
      </w:r>
    </w:p>
    <w:p w14:paraId="7803D1CE" w14:textId="77777777" w:rsidR="007E7A35" w:rsidRPr="00CC0C94" w:rsidRDefault="007E7A35" w:rsidP="007E7A35">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4594B423" w14:textId="77777777" w:rsidR="007E7A35" w:rsidRPr="00CC0C94" w:rsidRDefault="007E7A35" w:rsidP="007E7A35">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4CF768F"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r>
        <w:t xml:space="preserve"> In addition, the UE shall reset the registration attempt counter.</w:t>
      </w:r>
    </w:p>
    <w:p w14:paraId="56042F9A" w14:textId="77777777" w:rsidR="007E7A35" w:rsidRPr="00CC0C94" w:rsidRDefault="007E7A35" w:rsidP="007E7A35">
      <w:pPr>
        <w:pStyle w:val="B1"/>
      </w:pPr>
      <w:r w:rsidRPr="00CC0C94">
        <w:t>#15</w:t>
      </w:r>
      <w:r w:rsidRPr="00CC0C94">
        <w:tab/>
        <w:t>(No suitable cells in tracking area);</w:t>
      </w:r>
    </w:p>
    <w:p w14:paraId="79A31742"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00C049E6" w14:textId="77777777" w:rsidR="007E7A35" w:rsidRPr="00CC0C94" w:rsidRDefault="007E7A35" w:rsidP="007E7A3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6BDFA709" w14:textId="77777777" w:rsidR="007E7A35" w:rsidRPr="00CC0C94" w:rsidRDefault="007E7A35" w:rsidP="007E7A35">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4.5 and search for a suitable cell in another location area</w:t>
      </w:r>
      <w:r>
        <w:t xml:space="preserve"> or 5GS tracking area</w:t>
      </w:r>
      <w:r w:rsidRPr="00CC0C94">
        <w:t>;</w:t>
      </w:r>
    </w:p>
    <w:p w14:paraId="7E180418"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7A6213D0"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1F9EFF96" w14:textId="77777777" w:rsidR="007E7A35" w:rsidRPr="00CC0C94" w:rsidRDefault="007E7A35" w:rsidP="007E7A3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1BFDC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869F8A1" w14:textId="77777777" w:rsidR="007E7A35" w:rsidRPr="00CC0C94" w:rsidRDefault="007E7A35" w:rsidP="007E7A35">
      <w:pPr>
        <w:pStyle w:val="B1"/>
      </w:pPr>
      <w:r w:rsidRPr="00CC0C94">
        <w:t>#22</w:t>
      </w:r>
      <w:r w:rsidRPr="00CC0C94">
        <w:tab/>
        <w:t>(Congestion);</w:t>
      </w:r>
    </w:p>
    <w:p w14:paraId="0473EF6A" w14:textId="77777777" w:rsidR="007E7A35" w:rsidRPr="00CC0C94" w:rsidRDefault="007E7A35" w:rsidP="007E7A3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5.5.3.2.6.</w:t>
      </w:r>
    </w:p>
    <w:p w14:paraId="6EB46E73" w14:textId="77777777" w:rsidR="007E7A35" w:rsidRPr="00CC0C94" w:rsidRDefault="007E7A35" w:rsidP="007E7A3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1AFE33C8" w14:textId="77777777" w:rsidR="007E7A35" w:rsidRPr="00CC0C94" w:rsidRDefault="007E7A35" w:rsidP="007E7A35">
      <w:pPr>
        <w:pStyle w:val="B1"/>
      </w:pPr>
      <w:r w:rsidRPr="00CC0C94">
        <w:tab/>
        <w:t>The UE shall stop timer T3346 if it is running.</w:t>
      </w:r>
    </w:p>
    <w:p w14:paraId="251538D4" w14:textId="77777777" w:rsidR="007E7A35" w:rsidRPr="00CC0C94" w:rsidRDefault="007E7A35" w:rsidP="007E7A3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A31E732" w14:textId="77777777" w:rsidR="007E7A35" w:rsidRPr="00CC0C94" w:rsidRDefault="007E7A35" w:rsidP="007E7A3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277F3C43" w14:textId="77777777" w:rsidR="007E7A35" w:rsidRPr="00CC0C94" w:rsidRDefault="007E7A35" w:rsidP="007E7A35">
      <w:pPr>
        <w:pStyle w:val="B1"/>
      </w:pPr>
      <w:r w:rsidRPr="00CC0C94">
        <w:lastRenderedPageBreak/>
        <w:tab/>
        <w:t>The UE stays in the current serving cell and applies the normal cell reselection process. The tracking area updating procedure is started, if still necessary, when timer T3346 expires or is stopped.</w:t>
      </w:r>
    </w:p>
    <w:p w14:paraId="57379AAC" w14:textId="77777777" w:rsidR="007E7A35" w:rsidRDefault="007E7A35" w:rsidP="007E7A3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B35AB81" w14:textId="77777777" w:rsidR="007E7A35" w:rsidRDefault="007E7A35" w:rsidP="007E7A35">
      <w:pPr>
        <w:pStyle w:val="B1"/>
        <w:rPr>
          <w:lang w:eastAsia="ko-KR"/>
        </w:rPr>
      </w:pPr>
      <w:r>
        <w:tab/>
        <w:t>If the tracking area updating procedure</w:t>
      </w:r>
      <w:r>
        <w:rPr>
          <w:lang w:eastAsia="ko-KR"/>
        </w:rPr>
        <w:t xml:space="preserve"> was initiated for and MO MMTEL voice</w:t>
      </w:r>
      <w:r w:rsidRPr="00EA7FCA">
        <w:rPr>
          <w:lang w:eastAsia="ko-KR"/>
        </w:rPr>
        <w:t xml:space="preserve"> </w:t>
      </w:r>
      <w:r>
        <w:rPr>
          <w:lang w:eastAsia="ko-KR"/>
        </w:rPr>
        <w:t xml:space="preserve">or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2501205F" w14:textId="77777777" w:rsidR="007E7A35" w:rsidRPr="00CC0C94" w:rsidRDefault="007E7A35" w:rsidP="007E7A3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743B24E" w14:textId="77777777" w:rsidR="007E7A35" w:rsidRPr="00F94A02" w:rsidRDefault="007E7A35" w:rsidP="007E7A3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B1C335A" w14:textId="77777777" w:rsidR="007E7A35" w:rsidRPr="00CC0C94" w:rsidRDefault="007E7A35" w:rsidP="007E7A35">
      <w:pPr>
        <w:pStyle w:val="B1"/>
      </w:pPr>
      <w:r w:rsidRPr="00CC0C94">
        <w:t>#25</w:t>
      </w:r>
      <w:r w:rsidRPr="00CC0C94">
        <w:tab/>
        <w:t>(Not authorized for this CSG);</w:t>
      </w:r>
    </w:p>
    <w:p w14:paraId="43EAD571"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5.5.3.2.6.</w:t>
      </w:r>
    </w:p>
    <w:p w14:paraId="230B3069"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The UE shall reset the tracking area updating attempt counter and shall enter the state EMM-REGISTERED.LIMITED-SERVICE.</w:t>
      </w:r>
    </w:p>
    <w:p w14:paraId="7F4CF63F" w14:textId="77777777" w:rsidR="007E7A35" w:rsidRPr="00CC0C94" w:rsidRDefault="007E7A35" w:rsidP="007E7A35">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468FC161" w14:textId="77777777" w:rsidR="007E7A35" w:rsidRPr="00CC0C94" w:rsidRDefault="007E7A35" w:rsidP="007E7A35">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r>
        <w:t>clause</w:t>
      </w:r>
      <w:r w:rsidRPr="00CC0C94">
        <w:t> 3.1A.</w:t>
      </w:r>
    </w:p>
    <w:p w14:paraId="13FA6EB2" w14:textId="77777777" w:rsidR="007E7A35" w:rsidRPr="00CC0C94" w:rsidRDefault="007E7A35" w:rsidP="007E7A35">
      <w:pPr>
        <w:pStyle w:val="B1"/>
      </w:pPr>
      <w:r w:rsidRPr="00CC0C94">
        <w:tab/>
        <w:t>The UE shall search for a suitable cell according to 3GPP TS 36.304 [21].</w:t>
      </w:r>
    </w:p>
    <w:p w14:paraId="09756EF2" w14:textId="77777777" w:rsidR="007E7A35" w:rsidRPr="00CC0C94" w:rsidRDefault="007E7A35" w:rsidP="007E7A35">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92DE9F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7174ACF2" w14:textId="77777777" w:rsidR="007E7A35" w:rsidRPr="003168A2" w:rsidRDefault="007E7A35" w:rsidP="007E7A35">
      <w:pPr>
        <w:pStyle w:val="B1"/>
      </w:pPr>
      <w:r>
        <w:t>#31</w:t>
      </w:r>
      <w:r w:rsidRPr="003168A2">
        <w:tab/>
        <w:t>(</w:t>
      </w:r>
      <w:r>
        <w:t>Redirection to 5GCN required</w:t>
      </w:r>
      <w:r w:rsidRPr="003168A2">
        <w:t>);</w:t>
      </w:r>
    </w:p>
    <w:p w14:paraId="241BBD6C" w14:textId="312EDCAD" w:rsidR="007E7A35" w:rsidRDefault="007E7A35" w:rsidP="007E7A35">
      <w:pPr>
        <w:pStyle w:val="B1"/>
      </w:pPr>
      <w:r w:rsidRPr="00CC0C94">
        <w:tab/>
      </w:r>
      <w:r>
        <w:t>E</w:t>
      </w:r>
      <w:r w:rsidRPr="00BC72C7">
        <w:t>MM cause #31 received by a UE that has not indicated support for CIoT optimizations</w:t>
      </w:r>
      <w:ins w:id="28" w:author="DANISH EHSAN HASHMI/CP 2 /SRI-Bangalore/Staff Engineer/삼성전자" w:date="2021-08-12T05:46:00Z">
        <w:r w:rsidR="00B537BB" w:rsidRPr="00B537BB">
          <w:t xml:space="preserve"> </w:t>
        </w:r>
        <w:r w:rsidR="00B537BB">
          <w:t>or not indicated support for N</w:t>
        </w:r>
        <w:r w:rsidR="00812D70">
          <w:t>1 mode</w:t>
        </w:r>
      </w:ins>
      <w:r w:rsidRPr="00BC72C7">
        <w:t xml:space="preserve"> is considered </w:t>
      </w:r>
      <w:r>
        <w:t xml:space="preserve">as </w:t>
      </w:r>
      <w:r w:rsidRPr="00BC72C7">
        <w:t xml:space="preserve">an abnormal case and the behaviour of the UE is </w:t>
      </w:r>
      <w:r>
        <w:t>specified in clause 5.5.3.2.6</w:t>
      </w:r>
      <w:r w:rsidRPr="00BC72C7">
        <w:t>.</w:t>
      </w:r>
    </w:p>
    <w:p w14:paraId="573E954D" w14:textId="77777777" w:rsidR="007E7A35" w:rsidRPr="00CC0C94" w:rsidRDefault="007E7A35" w:rsidP="007E7A35">
      <w:pPr>
        <w:pStyle w:val="B1"/>
      </w:pPr>
      <w:r w:rsidRPr="003168A2">
        <w:tab/>
      </w:r>
      <w:r w:rsidRPr="00CC0C94">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16F2863D" w14:textId="77777777" w:rsidR="007E7A35" w:rsidRDefault="007E7A35" w:rsidP="007E7A3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71148EC6"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CB6401C" w14:textId="77777777" w:rsidR="007E7A35" w:rsidRPr="00CC0C94" w:rsidRDefault="007E7A35" w:rsidP="007E7A35">
      <w:pPr>
        <w:pStyle w:val="B1"/>
      </w:pPr>
      <w:r w:rsidRPr="00CC0C94">
        <w:lastRenderedPageBreak/>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6C64784" w14:textId="77777777" w:rsidR="007E7A35" w:rsidRPr="00CC0C94" w:rsidRDefault="007E7A35" w:rsidP="007E7A3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6FB26885" w14:textId="77777777" w:rsidR="007E7A35" w:rsidRPr="00CC0C94" w:rsidRDefault="007E7A35" w:rsidP="007E7A35">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2A60A0CB" w14:textId="77777777" w:rsidR="007E7A35" w:rsidRPr="00CC0C94" w:rsidRDefault="007E7A35" w:rsidP="007E7A35">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5805439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5CFDF7E0" w14:textId="77777777" w:rsidR="007E7A35" w:rsidRPr="00CC0C94" w:rsidRDefault="007E7A35" w:rsidP="007E7A35">
      <w:pPr>
        <w:pStyle w:val="B1"/>
      </w:pPr>
      <w:r w:rsidRPr="00CC0C94">
        <w:t>#42</w:t>
      </w:r>
      <w:r w:rsidRPr="00CC0C94">
        <w:tab/>
        <w:t>(Severe network failure);</w:t>
      </w:r>
    </w:p>
    <w:p w14:paraId="161B434A" w14:textId="77777777" w:rsidR="007E7A35" w:rsidRPr="00CC0C94" w:rsidRDefault="007E7A35" w:rsidP="007E7A35">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2EF12B7A" w14:textId="77777777" w:rsidR="007E7A35" w:rsidRPr="00CC0C94" w:rsidRDefault="007E7A35" w:rsidP="007E7A3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751DA6A2"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3891E6C9" w14:textId="2F050DC6" w:rsidR="007E7A35" w:rsidRDefault="007E7A35" w:rsidP="007E7A35">
      <w:r w:rsidRPr="00CC0C94">
        <w:t xml:space="preserve">Other values are considered as abnormal cases. The specification of the UE behaviour in those cases is described in </w:t>
      </w:r>
      <w:r>
        <w:t>clause</w:t>
      </w:r>
      <w:r w:rsidRPr="00CC0C94">
        <w:t> 5.5.3.2.6.</w:t>
      </w:r>
    </w:p>
    <w:p w14:paraId="033214A8" w14:textId="77777777" w:rsidR="007E7A35" w:rsidRDefault="007E7A35" w:rsidP="007E7A35">
      <w:pPr>
        <w:jc w:val="center"/>
        <w:rPr>
          <w:noProof/>
        </w:rPr>
      </w:pPr>
      <w:r>
        <w:rPr>
          <w:highlight w:val="green"/>
        </w:rPr>
        <w:t>***** Next change *****</w:t>
      </w:r>
    </w:p>
    <w:p w14:paraId="7F8227B1" w14:textId="77777777" w:rsidR="007E7A35" w:rsidRPr="00CC0C94" w:rsidRDefault="007E7A35" w:rsidP="007E7A35">
      <w:pPr>
        <w:pStyle w:val="Heading5"/>
      </w:pPr>
      <w:bookmarkStart w:id="29" w:name="_Toc20217995"/>
      <w:bookmarkStart w:id="30" w:name="_Toc27743880"/>
      <w:bookmarkStart w:id="31" w:name="_Toc35959451"/>
      <w:bookmarkStart w:id="32" w:name="_Toc45202883"/>
      <w:bookmarkStart w:id="33" w:name="_Toc45700259"/>
      <w:bookmarkStart w:id="34" w:name="_Toc51919995"/>
      <w:bookmarkStart w:id="35" w:name="_Toc68251055"/>
      <w:bookmarkStart w:id="36" w:name="_Toc74916032"/>
      <w:r w:rsidRPr="00CC0C94">
        <w:t>5.5.3.3.5</w:t>
      </w:r>
      <w:r w:rsidRPr="00CC0C94">
        <w:tab/>
        <w:t>Combined tracking area updating procedure not accepted by the network</w:t>
      </w:r>
      <w:bookmarkEnd w:id="29"/>
      <w:bookmarkEnd w:id="30"/>
      <w:bookmarkEnd w:id="31"/>
      <w:bookmarkEnd w:id="32"/>
      <w:bookmarkEnd w:id="33"/>
      <w:bookmarkEnd w:id="34"/>
      <w:bookmarkEnd w:id="35"/>
      <w:bookmarkEnd w:id="36"/>
    </w:p>
    <w:p w14:paraId="3F39A823" w14:textId="77777777" w:rsidR="007E7A35" w:rsidRPr="00CC0C94" w:rsidRDefault="007E7A35" w:rsidP="007E7A35">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21F423DA" w14:textId="77777777" w:rsidR="007E7A35" w:rsidRPr="00CC0C94" w:rsidRDefault="007E7A35" w:rsidP="007E7A35">
      <w:pPr>
        <w:rPr>
          <w:lang w:eastAsia="ko-KR"/>
        </w:rPr>
      </w:pPr>
      <w:r w:rsidRPr="00CC0C94">
        <w:rPr>
          <w:lang w:eastAsia="ko-KR"/>
        </w:rPr>
        <w:t xml:space="preserve">If the MME locally deactivates EPS bearer contexts for the UE (see </w:t>
      </w:r>
      <w:r>
        <w:rPr>
          <w:lang w:eastAsia="ko-KR"/>
        </w:rPr>
        <w:t>clause</w:t>
      </w:r>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E103392" w14:textId="77777777" w:rsidR="007E7A35" w:rsidRPr="00CC0C94" w:rsidRDefault="007E7A35" w:rsidP="007E7A35">
      <w:r w:rsidRPr="00CC0C94">
        <w:t>If the tracking area update request is rejected due to general NAS level mobility management congestion control, the network shall set the EMM cause value to #22 "congestion" and assign a back-off timer T3346.</w:t>
      </w:r>
    </w:p>
    <w:p w14:paraId="3E97258E" w14:textId="77777777" w:rsidR="007E7A35" w:rsidRPr="00CC0C94" w:rsidRDefault="007E7A35" w:rsidP="007E7A3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788974C" w14:textId="77777777" w:rsidR="007E7A35" w:rsidRPr="00B0075A" w:rsidRDefault="007E7A35" w:rsidP="007E7A35">
      <w:pPr>
        <w:rPr>
          <w:noProof/>
          <w:lang w:val="en-US"/>
        </w:rPr>
      </w:pPr>
      <w:r w:rsidRPr="00B0075A">
        <w:rPr>
          <w:noProof/>
          <w:lang w:val="en-US"/>
        </w:rPr>
        <w:t xml:space="preserve">When the UE performs inter-system change from </w:t>
      </w:r>
      <w:r>
        <w:rPr>
          <w:noProof/>
          <w:lang w:val="en-US"/>
        </w:rPr>
        <w:t>N</w:t>
      </w:r>
      <w:r w:rsidRPr="00B0075A">
        <w:rPr>
          <w:noProof/>
          <w:lang w:val="en-US"/>
        </w:rPr>
        <w:t>1</w:t>
      </w:r>
      <w:r>
        <w:rPr>
          <w:noProof/>
          <w:lang w:val="en-US"/>
        </w:rPr>
        <w:t xml:space="preserve"> mode to S1 mode, if the MME</w:t>
      </w:r>
      <w:r w:rsidRPr="00B0075A">
        <w:rPr>
          <w:noProof/>
          <w:lang w:val="en-US"/>
        </w:rPr>
        <w:t xml:space="preserve"> is informed that verification of the integrity protection of the TRACKING AREA UPDATE REQUEST message has failed in the </w:t>
      </w:r>
      <w:r>
        <w:rPr>
          <w:noProof/>
          <w:lang w:val="en-US"/>
        </w:rPr>
        <w:t>AMF</w:t>
      </w:r>
      <w:r w:rsidRPr="00B0075A">
        <w:rPr>
          <w:noProof/>
          <w:lang w:val="en-US"/>
        </w:rPr>
        <w:t>, then:</w:t>
      </w:r>
    </w:p>
    <w:p w14:paraId="5E2108DD" w14:textId="77777777" w:rsidR="007E7A35" w:rsidRPr="005133FB" w:rsidRDefault="007E7A35" w:rsidP="007E7A35">
      <w:pPr>
        <w:pStyle w:val="B1"/>
        <w:rPr>
          <w:noProof/>
          <w:lang w:val="en-US"/>
        </w:rPr>
      </w:pPr>
      <w:r>
        <w:rPr>
          <w:noProof/>
          <w:lang w:val="en-US"/>
        </w:rPr>
        <w:t>a)</w:t>
      </w:r>
      <w:r>
        <w:rPr>
          <w:noProof/>
          <w:lang w:val="en-US"/>
        </w:rPr>
        <w:tab/>
        <w:t>If the MM</w:t>
      </w:r>
      <w:r w:rsidRPr="00353FDC">
        <w:rPr>
          <w:noProof/>
          <w:lang w:val="en-US"/>
        </w:rPr>
        <w:t>E</w:t>
      </w:r>
      <w:r w:rsidRPr="005133FB">
        <w:rPr>
          <w:noProof/>
          <w:lang w:val="en-US"/>
        </w:rPr>
        <w:t xml:space="preserve"> can retrieve the current </w:t>
      </w:r>
      <w:r>
        <w:rPr>
          <w:noProof/>
          <w:lang w:val="en-US"/>
        </w:rPr>
        <w:t>EPS</w:t>
      </w:r>
      <w:r w:rsidRPr="005133FB">
        <w:rPr>
          <w:noProof/>
          <w:lang w:val="en-US"/>
        </w:rPr>
        <w:t xml:space="preserve"> security context as indicated by the eKSI and GUTI sent by the UE, the MME shall proceed as specified in </w:t>
      </w:r>
      <w:r>
        <w:rPr>
          <w:noProof/>
          <w:lang w:val="en-US"/>
        </w:rPr>
        <w:t>clause</w:t>
      </w:r>
      <w:r w:rsidRPr="005133FB">
        <w:rPr>
          <w:noProof/>
          <w:lang w:val="en-US"/>
        </w:rPr>
        <w:t> 5.5.</w:t>
      </w:r>
      <w:r w:rsidRPr="006354B5">
        <w:rPr>
          <w:noProof/>
          <w:lang w:val="en-US"/>
        </w:rPr>
        <w:t>3.2</w:t>
      </w:r>
      <w:r w:rsidRPr="00353FDC">
        <w:rPr>
          <w:noProof/>
          <w:lang w:val="en-US"/>
        </w:rPr>
        <w:t>.4;</w:t>
      </w:r>
    </w:p>
    <w:p w14:paraId="345DE05A" w14:textId="77777777" w:rsidR="007E7A35" w:rsidRPr="00B0075A" w:rsidRDefault="007E7A35" w:rsidP="007E7A35">
      <w:pPr>
        <w:pStyle w:val="B1"/>
        <w:rPr>
          <w:noProof/>
          <w:lang w:val="en-US"/>
        </w:rPr>
      </w:pPr>
      <w:r w:rsidRPr="005133FB">
        <w:rPr>
          <w:noProof/>
          <w:lang w:val="en-US"/>
        </w:rPr>
        <w:t>b)</w:t>
      </w:r>
      <w:r w:rsidRPr="005133FB">
        <w:rPr>
          <w:noProof/>
          <w:lang w:val="en-US"/>
        </w:rPr>
        <w:tab/>
        <w:t xml:space="preserve">if the MME cannot retrieve the current </w:t>
      </w:r>
      <w:r>
        <w:rPr>
          <w:noProof/>
          <w:lang w:val="en-US"/>
        </w:rPr>
        <w:t>EPS</w:t>
      </w:r>
      <w:r w:rsidRPr="005133FB">
        <w:rPr>
          <w:noProof/>
          <w:lang w:val="en-US"/>
        </w:rPr>
        <w:t xml:space="preserve"> security context as indicated by the eKSI and GUTI sent by the UE, or the eKSI or GUTI was not sent by the UE, the </w:t>
      </w:r>
      <w:r w:rsidRPr="00117334">
        <w:rPr>
          <w:noProof/>
          <w:lang w:val="en-US"/>
        </w:rPr>
        <w:t>MME</w:t>
      </w:r>
      <w:r w:rsidRPr="00E06811">
        <w:rPr>
          <w:noProof/>
          <w:lang w:val="en-US"/>
        </w:rPr>
        <w:t xml:space="preserve"> may initiate the identification procedure by sending the IDENTITY REQUEST message with the "Type of identity" of the </w:t>
      </w:r>
      <w:r w:rsidRPr="0098727D">
        <w:rPr>
          <w:noProof/>
          <w:lang w:val="en-US"/>
        </w:rPr>
        <w:t>Identity type IE set to "</w:t>
      </w:r>
      <w:r w:rsidRPr="00353FDC">
        <w:rPr>
          <w:noProof/>
          <w:lang w:val="en-US"/>
        </w:rPr>
        <w:t xml:space="preserve">IMSI" before taking actions as specified in </w:t>
      </w:r>
      <w:r>
        <w:rPr>
          <w:noProof/>
          <w:lang w:val="en-US"/>
        </w:rPr>
        <w:t>clause</w:t>
      </w:r>
      <w:r w:rsidRPr="00353FDC">
        <w:rPr>
          <w:noProof/>
          <w:lang w:val="en-US"/>
        </w:rPr>
        <w:t> 4.4.4.3; or</w:t>
      </w:r>
    </w:p>
    <w:p w14:paraId="10749CE9" w14:textId="77777777" w:rsidR="007E7A35" w:rsidRPr="00E06811" w:rsidRDefault="007E7A35" w:rsidP="007E7A35">
      <w:pPr>
        <w:pStyle w:val="B1"/>
      </w:pPr>
      <w:r w:rsidRPr="00B0075A">
        <w:rPr>
          <w:noProof/>
          <w:lang w:val="en-US"/>
        </w:rPr>
        <w:t>c)</w:t>
      </w:r>
      <w:r w:rsidRPr="00B0075A">
        <w:rPr>
          <w:noProof/>
          <w:lang w:val="en-US"/>
        </w:rPr>
        <w:tab/>
        <w:t>I</w:t>
      </w:r>
      <w:r>
        <w:rPr>
          <w:noProof/>
          <w:lang w:val="en-US"/>
        </w:rPr>
        <w:t>f the MME</w:t>
      </w:r>
      <w:r w:rsidRPr="00B0075A">
        <w:rPr>
          <w:noProof/>
          <w:lang w:val="en-US"/>
        </w:rPr>
        <w:t xml:space="preserve"> needs to reject the </w:t>
      </w:r>
      <w:r>
        <w:rPr>
          <w:lang w:val="en-US"/>
        </w:rPr>
        <w:t>t</w:t>
      </w:r>
      <w:r>
        <w:t>racking area updating procedure</w:t>
      </w:r>
      <w:r w:rsidRPr="00B0075A">
        <w:rPr>
          <w:noProof/>
          <w:lang w:val="en-US"/>
        </w:rPr>
        <w:t xml:space="preserve">, the </w:t>
      </w:r>
      <w:r>
        <w:rPr>
          <w:noProof/>
          <w:lang w:val="en-US"/>
        </w:rPr>
        <w:t>MME</w:t>
      </w:r>
      <w:r w:rsidRPr="00B0075A">
        <w:rPr>
          <w:noProof/>
          <w:lang w:val="en-US"/>
        </w:rPr>
        <w:t xml:space="preserve"> shall send</w:t>
      </w:r>
      <w:r>
        <w:rPr>
          <w:noProof/>
          <w:lang w:val="en-US"/>
        </w:rPr>
        <w:t xml:space="preserve"> </w:t>
      </w:r>
      <w:r>
        <w:t>a TRACKING AREA UPDATE REJECT</w:t>
      </w:r>
      <w:r>
        <w:rPr>
          <w:lang w:eastAsia="zh-CN"/>
        </w:rPr>
        <w:t xml:space="preserve"> message with EMM cause value </w:t>
      </w:r>
      <w:r>
        <w:t>#9 "UE identity cannot be derived by the network"</w:t>
      </w:r>
      <w:r w:rsidRPr="00B0075A">
        <w:rPr>
          <w:noProof/>
          <w:lang w:val="en-US"/>
        </w:rPr>
        <w:t>.</w:t>
      </w:r>
    </w:p>
    <w:p w14:paraId="64B463AB" w14:textId="77777777" w:rsidR="007E7A35" w:rsidRPr="00CC0C94" w:rsidRDefault="007E7A35" w:rsidP="007E7A35">
      <w:r w:rsidRPr="00CC0C94">
        <w:lastRenderedPageBreak/>
        <w:t xml:space="preserve">If the tracking area request is rejected due to service gap control as specified in </w:t>
      </w:r>
      <w:r>
        <w:t>clause</w:t>
      </w:r>
      <w:r w:rsidRPr="00CC0C94">
        <w:t> 5.3.17 i.e. the T3447 timer is running, the network shall set the EMM cause value to #22 "congestion" and may assign a back-off timer T3346 with the remaining time of the running T3447 timer.</w:t>
      </w:r>
    </w:p>
    <w:p w14:paraId="77608CD5" w14:textId="77777777" w:rsidR="007E7A35" w:rsidRPr="00CC0C94" w:rsidRDefault="007E7A35" w:rsidP="007E7A3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p>
    <w:p w14:paraId="4E07AEEE" w14:textId="77777777" w:rsidR="007E7A35" w:rsidRPr="00CC0C94" w:rsidRDefault="007E7A35" w:rsidP="007E7A35">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7CEBB80" w14:textId="77777777" w:rsidR="007E7A35" w:rsidRPr="00CC0C94" w:rsidRDefault="007E7A35" w:rsidP="007E7A35">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0FBEB93" w14:textId="77777777" w:rsidR="007E7A35" w:rsidRPr="00CC0C94" w:rsidRDefault="007E7A35" w:rsidP="007E7A35">
      <w:pPr>
        <w:rPr>
          <w:lang w:eastAsia="ko-KR"/>
        </w:rPr>
      </w:pPr>
      <w:r w:rsidRPr="00CC0C94">
        <w:t>If the TRACKING AREA UPDATE REJECT message with EMM cause #25 was received without integrity protection, then the UE shall discard the message.</w:t>
      </w:r>
    </w:p>
    <w:p w14:paraId="0B894A96" w14:textId="77777777" w:rsidR="007E7A35" w:rsidRPr="00CC0C94" w:rsidRDefault="007E7A35" w:rsidP="007E7A35">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2CFF0A6D" w14:textId="77777777" w:rsidR="007E7A35" w:rsidRPr="00CC0C94" w:rsidRDefault="007E7A35" w:rsidP="007E7A35">
      <w:pPr>
        <w:pStyle w:val="B1"/>
      </w:pPr>
      <w:r w:rsidRPr="00CC0C94">
        <w:t>#3</w:t>
      </w:r>
      <w:r w:rsidRPr="00CC0C94">
        <w:rPr>
          <w:rFonts w:hint="eastAsia"/>
          <w:lang w:eastAsia="ko-KR"/>
        </w:rPr>
        <w:tab/>
      </w:r>
      <w:r w:rsidRPr="00CC0C94">
        <w:t>(Illegal UE);</w:t>
      </w:r>
    </w:p>
    <w:p w14:paraId="4F3FB856" w14:textId="77777777" w:rsidR="007E7A35" w:rsidRPr="00CC0C94" w:rsidRDefault="007E7A35" w:rsidP="007E7A35">
      <w:pPr>
        <w:pStyle w:val="B1"/>
      </w:pPr>
      <w:r w:rsidRPr="00CC0C94">
        <w:t>#6</w:t>
      </w:r>
      <w:r w:rsidRPr="00CC0C94">
        <w:rPr>
          <w:rFonts w:hint="eastAsia"/>
          <w:lang w:eastAsia="ko-KR"/>
        </w:rPr>
        <w:tab/>
      </w:r>
      <w:r w:rsidRPr="00CC0C94">
        <w:t>(Illegal ME); or</w:t>
      </w:r>
    </w:p>
    <w:p w14:paraId="5A8F92AF" w14:textId="77777777" w:rsidR="007E7A35" w:rsidRPr="00CC0C94" w:rsidRDefault="007E7A35" w:rsidP="007E7A35">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50FB1C70" w14:textId="77777777" w:rsidR="007E7A35" w:rsidRPr="00CC0C94" w:rsidRDefault="007E7A35" w:rsidP="007E7A35">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4C7EDEDC" w14:textId="77777777" w:rsidR="007E7A35" w:rsidRPr="00CC0C94" w:rsidRDefault="007E7A35" w:rsidP="007E7A35">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A388686" w14:textId="77777777" w:rsidR="007E7A35" w:rsidRPr="00CC0C94" w:rsidRDefault="007E7A35" w:rsidP="007E7A35">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58D8C09" w14:textId="77777777" w:rsidR="007E7A35" w:rsidRPr="00CC0C94" w:rsidRDefault="007E7A35" w:rsidP="007E7A35">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2420871" w14:textId="77777777" w:rsidR="007E7A35" w:rsidRPr="00CC0C94" w:rsidRDefault="007E7A35" w:rsidP="007E7A3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7A4AA25A"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r>
        <w:t>clause</w:t>
      </w:r>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434597" w14:textId="77777777" w:rsidR="007E7A35" w:rsidRPr="00CC0C94" w:rsidRDefault="007E7A35" w:rsidP="007E7A35">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5BD18519" w14:textId="77777777" w:rsidR="007E7A35" w:rsidRPr="00CC0C94" w:rsidRDefault="007E7A35" w:rsidP="007E7A35">
      <w:pPr>
        <w:pStyle w:val="B1"/>
        <w:rPr>
          <w:lang w:eastAsia="ko-KR"/>
        </w:rPr>
      </w:pPr>
      <w:r w:rsidRPr="00CC0C94">
        <w:rPr>
          <w:lang w:eastAsia="zh-CN"/>
        </w:rPr>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FEC08B8" w14:textId="77777777" w:rsidR="007E7A35" w:rsidRPr="00CC0C94" w:rsidRDefault="007E7A35" w:rsidP="007E7A3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D173F40"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FE2743C" w14:textId="77777777" w:rsidR="007E7A35" w:rsidRPr="00CC0C94" w:rsidRDefault="007E7A35" w:rsidP="007E7A35">
      <w:pPr>
        <w:pStyle w:val="B1"/>
      </w:pPr>
      <w:r w:rsidRPr="00CC0C94">
        <w:t>#9</w:t>
      </w:r>
      <w:r w:rsidRPr="00CC0C94">
        <w:rPr>
          <w:rFonts w:hint="eastAsia"/>
          <w:lang w:eastAsia="ko-KR"/>
        </w:rPr>
        <w:tab/>
      </w:r>
      <w:r w:rsidRPr="00CC0C94">
        <w:t>(UE identity cannot be derived by the network);</w:t>
      </w:r>
    </w:p>
    <w:p w14:paraId="1D91F08D" w14:textId="77777777" w:rsidR="007E7A35" w:rsidRPr="00CC0C94" w:rsidRDefault="007E7A35" w:rsidP="007E7A35">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Pr>
          <w:rFonts w:hint="eastAsia"/>
          <w:lang w:eastAsia="ko-KR"/>
        </w:rPr>
        <w:t>clause</w:t>
      </w:r>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02C60108" w14:textId="77777777" w:rsidR="007E7A35" w:rsidRPr="006E79E8" w:rsidRDefault="007E7A35" w:rsidP="007E7A35">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01223F0A" w14:textId="77777777" w:rsidR="007E7A35" w:rsidRPr="00CC0C94" w:rsidRDefault="007E7A35" w:rsidP="007E7A35">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9D91FC8" w14:textId="77777777" w:rsidR="007E7A35" w:rsidRPr="00CC0C94" w:rsidRDefault="007E7A35" w:rsidP="007E7A35">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9A4E829" w14:textId="77777777" w:rsidR="007E7A35" w:rsidRPr="00CC0C94" w:rsidRDefault="007E7A35" w:rsidP="007E7A35">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066B2F91" w14:textId="77777777" w:rsidR="007E7A35" w:rsidRPr="00CC0C94" w:rsidRDefault="007E7A35" w:rsidP="007E7A35">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590C7BFB" w14:textId="77777777" w:rsidR="007E7A35" w:rsidRPr="00CC0C94" w:rsidRDefault="007E7A35" w:rsidP="007E7A35">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4EFD2FC3" w14:textId="77777777" w:rsidR="007E7A35" w:rsidRPr="00CC0C94" w:rsidRDefault="007E7A35" w:rsidP="007E7A35">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621E350A" w14:textId="77777777" w:rsidR="007E7A35" w:rsidRPr="00CC0C94" w:rsidRDefault="007E7A35" w:rsidP="007E7A3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BE59B5F" w14:textId="77777777" w:rsidR="007E7A35" w:rsidRPr="00CC0C94" w:rsidRDefault="007E7A35" w:rsidP="007E7A3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72866413" w14:textId="77777777" w:rsidR="007E7A35" w:rsidRPr="00CC0C94" w:rsidRDefault="007E7A35" w:rsidP="007E7A35">
      <w:pPr>
        <w:pStyle w:val="B1"/>
      </w:pPr>
      <w:r w:rsidRPr="00CC0C94">
        <w:t>#10</w:t>
      </w:r>
      <w:r w:rsidRPr="00CC0C94">
        <w:rPr>
          <w:rFonts w:hint="eastAsia"/>
          <w:lang w:eastAsia="ko-KR"/>
        </w:rPr>
        <w:tab/>
        <w:t>(</w:t>
      </w:r>
      <w:r w:rsidRPr="00CC0C94">
        <w:t>Implicitly detached);</w:t>
      </w:r>
    </w:p>
    <w:p w14:paraId="28BA2191" w14:textId="77777777" w:rsidR="007E7A35" w:rsidRPr="00CC0C94" w:rsidRDefault="007E7A35" w:rsidP="007E7A3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07A68A7A" w14:textId="77777777" w:rsidR="007E7A35" w:rsidRPr="00CC0C94" w:rsidRDefault="007E7A35" w:rsidP="007E7A35">
      <w:pPr>
        <w:pStyle w:val="B1"/>
      </w:pPr>
      <w:r w:rsidRPr="00CC0C94">
        <w:lastRenderedPageBreak/>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B1B12C9" w14:textId="77777777" w:rsidR="007E7A35" w:rsidRPr="006E79E8" w:rsidRDefault="007E7A35" w:rsidP="007E7A35">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78AC5FCA" w14:textId="77777777" w:rsidR="007E7A35" w:rsidRPr="00CC0C94" w:rsidRDefault="007E7A35" w:rsidP="007E7A35">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7E3C01F" w14:textId="77777777" w:rsidR="007E7A35" w:rsidRPr="00CC0C94" w:rsidRDefault="007E7A35" w:rsidP="007E7A35">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474E22ED" w14:textId="77777777" w:rsidR="007E7A35" w:rsidRPr="00CC0C94" w:rsidRDefault="007E7A35" w:rsidP="007E7A35">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1B9ECABF" w14:textId="77777777" w:rsidR="007E7A35" w:rsidRPr="00CC0C94" w:rsidRDefault="007E7A35" w:rsidP="007E7A35">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5D4C366" w14:textId="77777777" w:rsidR="007E7A35" w:rsidRPr="00CC0C94" w:rsidRDefault="007E7A35" w:rsidP="007E7A35">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3E58FADE" w14:textId="77777777" w:rsidR="007E7A35" w:rsidRPr="00CC0C94" w:rsidRDefault="007E7A35" w:rsidP="007E7A35">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69CF62E"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E9D3340" w14:textId="77777777" w:rsidR="007E7A35" w:rsidRPr="00CC0C94" w:rsidRDefault="007E7A35" w:rsidP="007E7A35">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6FC417DB" w14:textId="77777777" w:rsidR="007E7A35" w:rsidRPr="00CC0C94" w:rsidRDefault="007E7A35" w:rsidP="007E7A3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50D42544"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75A69384" w14:textId="77777777" w:rsidR="007E7A35" w:rsidRPr="00CC0C94" w:rsidRDefault="007E7A35" w:rsidP="007E7A3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If the message has been successfully integrity checked by the NAS and the UE maintains a PLMN-specific attempt counter for that PLMN, then the UE shall set this counter to the UE implementation-specific maximum value.</w:t>
      </w:r>
    </w:p>
    <w:p w14:paraId="12762BC9" w14:textId="77777777" w:rsidR="007E7A35" w:rsidRPr="00CC0C94" w:rsidRDefault="007E7A35" w:rsidP="007E7A35">
      <w:pPr>
        <w:pStyle w:val="B1"/>
      </w:pPr>
      <w:r w:rsidRPr="00CC0C94">
        <w:tab/>
        <w:t>The UE shall then perform a PLMN selection according to 3GPP TS 23.122 [6].</w:t>
      </w:r>
    </w:p>
    <w:p w14:paraId="5A7A892C" w14:textId="77777777" w:rsidR="007E7A35" w:rsidRPr="00CC0C94" w:rsidRDefault="007E7A35" w:rsidP="007E7A35">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29ED3DF1" w14:textId="77777777" w:rsidR="007E7A35" w:rsidRPr="00CC0C94" w:rsidRDefault="007E7A35" w:rsidP="007E7A35">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6E220B" w14:textId="77777777" w:rsidR="007E7A35" w:rsidRDefault="007E7A35" w:rsidP="007E7A35">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 In addition, the UE shall reset the registration attempt counter.</w:t>
      </w:r>
    </w:p>
    <w:p w14:paraId="551CAB27" w14:textId="77777777" w:rsidR="007E7A35" w:rsidRPr="00CC0C94" w:rsidRDefault="007E7A35" w:rsidP="007E7A35">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47DEE8FC" w14:textId="77777777" w:rsidR="007E7A35" w:rsidRPr="00CC0C94" w:rsidRDefault="007E7A35" w:rsidP="007E7A3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4D9CE203" w14:textId="77777777" w:rsidR="007E7A35" w:rsidRPr="00CC0C94" w:rsidRDefault="007E7A35" w:rsidP="007E7A35">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16977E76" w14:textId="77777777" w:rsidR="007E7A35" w:rsidRPr="00CC0C94" w:rsidRDefault="007E7A35" w:rsidP="007E7A35">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CDB2186"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A1F56A" w14:textId="77777777" w:rsidR="007E7A35" w:rsidRPr="00CC0C94" w:rsidRDefault="007E7A35" w:rsidP="007E7A35">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19508DEB" w14:textId="77777777" w:rsidR="007E7A35" w:rsidRPr="00CC0C94" w:rsidRDefault="007E7A35" w:rsidP="007E7A35">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426142DE" w14:textId="77777777" w:rsidR="007E7A35" w:rsidRPr="00CC0C94" w:rsidRDefault="007E7A35" w:rsidP="007E7A35">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84F17F7" w14:textId="77777777" w:rsidR="007E7A35" w:rsidRPr="00CC0C94" w:rsidRDefault="007E7A35" w:rsidP="007E7A3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clause</w:t>
      </w:r>
      <w:r w:rsidRPr="000B7FA0">
        <w:t> 4.8.3</w:t>
      </w:r>
      <w:r>
        <w:t>. Otherwise t</w:t>
      </w:r>
      <w:r w:rsidRPr="003168A2">
        <w:t>he</w:t>
      </w:r>
      <w:r w:rsidRPr="00CC0C94">
        <w:t xml:space="preserve"> UE shall perform a PLMN selection according to 3GPP TS 23.122 [6].</w:t>
      </w:r>
    </w:p>
    <w:p w14:paraId="7D5725FC" w14:textId="77777777" w:rsidR="007E7A35" w:rsidRPr="00CC0C94" w:rsidRDefault="007E7A35" w:rsidP="007E7A35">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13592AC9" w14:textId="77777777" w:rsidR="007E7A35" w:rsidRPr="00CC0C94" w:rsidRDefault="007E7A35" w:rsidP="007E7A35">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ECB2CC5"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38173E8" w14:textId="77777777" w:rsidR="007E7A35" w:rsidRPr="00CC0C94" w:rsidRDefault="007E7A35" w:rsidP="007E7A35">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08486C2B"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5D6A5BC7" w14:textId="77777777" w:rsidR="007E7A35" w:rsidRPr="00CC0C94" w:rsidRDefault="007E7A35" w:rsidP="007E7A35">
      <w:pPr>
        <w:pStyle w:val="B1"/>
      </w:pPr>
      <w:r w:rsidRPr="00CC0C94">
        <w:lastRenderedPageBreak/>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544FB6EF" w14:textId="77777777" w:rsidR="007E7A35" w:rsidRPr="00CC0C94" w:rsidRDefault="007E7A35" w:rsidP="007E7A35">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1129E045" w14:textId="77777777" w:rsidR="007E7A35" w:rsidRPr="00CC0C94" w:rsidRDefault="007E7A35" w:rsidP="007E7A35">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0E8D6AB2" w14:textId="77777777" w:rsidR="007E7A35" w:rsidRPr="00CC0C94" w:rsidRDefault="007E7A35" w:rsidP="007E7A35">
      <w:pPr>
        <w:pStyle w:val="B1"/>
      </w:pPr>
      <w:r w:rsidRPr="00CC0C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t>clause</w:t>
      </w:r>
      <w:r w:rsidRPr="00CC0C94">
        <w:t> 4.5).</w:t>
      </w:r>
    </w:p>
    <w:p w14:paraId="6242E7E8" w14:textId="77777777" w:rsidR="007E7A35" w:rsidRPr="00CC0C94" w:rsidRDefault="007E7A35" w:rsidP="007E7A35">
      <w:pPr>
        <w:pStyle w:val="B1"/>
      </w:pPr>
      <w:r w:rsidRPr="00CC0C94">
        <w:tab/>
        <w:t>A UE operating in CS/PS mode 1 of operation and supporting A/Gb mode or Iu mode may perform a PLMN selection according to 3GPP TS 23.122 [6].</w:t>
      </w:r>
    </w:p>
    <w:p w14:paraId="3BC7A6CB" w14:textId="77777777" w:rsidR="007E7A35" w:rsidRPr="00CC0C94" w:rsidRDefault="007E7A35" w:rsidP="007E7A35">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55688B8" w14:textId="77777777" w:rsidR="007E7A35" w:rsidRPr="00CC0C94" w:rsidRDefault="007E7A35" w:rsidP="007E7A35">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13C7E5EB"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 In addition, the UE shall reset the registration attempt counter.</w:t>
      </w:r>
    </w:p>
    <w:p w14:paraId="76CC3193" w14:textId="77777777" w:rsidR="007E7A35" w:rsidRPr="00CC0C94" w:rsidRDefault="007E7A35" w:rsidP="007E7A35">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296C001" w14:textId="77777777" w:rsidR="007E7A35" w:rsidRPr="00CC0C94" w:rsidRDefault="007E7A35" w:rsidP="007E7A3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r>
        <w:t>clause</w:t>
      </w:r>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3C50938C" w14:textId="77777777" w:rsidR="007E7A35" w:rsidRPr="00CC0C94" w:rsidRDefault="007E7A35" w:rsidP="007E7A35">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7A3929A3" w14:textId="77777777" w:rsidR="007E7A35" w:rsidRPr="00CC0C94" w:rsidRDefault="007E7A35" w:rsidP="007E7A35">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t>clause</w:t>
      </w:r>
      <w:r w:rsidRPr="00CC0C94">
        <w:t> 4.5 and search for a suitable cell in another location area</w:t>
      </w:r>
      <w:r>
        <w:t xml:space="preserve"> or 5GS tracking area</w:t>
      </w:r>
      <w:r w:rsidRPr="00CC0C94">
        <w:t>;</w:t>
      </w:r>
    </w:p>
    <w:p w14:paraId="7DFF52DD" w14:textId="77777777" w:rsidR="007E7A35" w:rsidRPr="00CC0C94" w:rsidRDefault="007E7A35" w:rsidP="007E7A3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w:t>
      </w:r>
      <w:r>
        <w:t>clause</w:t>
      </w:r>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71AE3D8" w14:textId="77777777" w:rsidR="007E7A35" w:rsidRPr="00CC0C94" w:rsidRDefault="007E7A35" w:rsidP="007E7A3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DA39D2C" w14:textId="77777777" w:rsidR="007E7A35" w:rsidRPr="00CC0C94" w:rsidRDefault="007E7A35" w:rsidP="007E7A35">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38D19AAB" w14:textId="77777777" w:rsidR="007E7A35" w:rsidRPr="00CC0C94" w:rsidRDefault="007E7A35" w:rsidP="007E7A35">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C276B5C" w14:textId="77777777" w:rsidR="007E7A35" w:rsidRPr="00CC0C94" w:rsidRDefault="007E7A35" w:rsidP="007E7A35">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F4E8F12" w14:textId="77777777" w:rsidR="007E7A35" w:rsidRPr="00CC0C94" w:rsidRDefault="007E7A35" w:rsidP="007E7A35">
      <w:pPr>
        <w:pStyle w:val="B1"/>
      </w:pPr>
      <w:r w:rsidRPr="00CC0C94">
        <w:t>#22</w:t>
      </w:r>
      <w:r w:rsidRPr="00CC0C94">
        <w:tab/>
        <w:t>(Congestion);</w:t>
      </w:r>
    </w:p>
    <w:p w14:paraId="33D39FE6" w14:textId="77777777" w:rsidR="007E7A35" w:rsidRPr="00CC0C94" w:rsidRDefault="007E7A35" w:rsidP="007E7A3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r>
        <w:t>clause</w:t>
      </w:r>
      <w:r w:rsidRPr="00CC0C94">
        <w:t> 5.5.3.3.6.</w:t>
      </w:r>
    </w:p>
    <w:p w14:paraId="58AA05DB" w14:textId="77777777" w:rsidR="007E7A35" w:rsidRPr="00CC0C94" w:rsidRDefault="007E7A35" w:rsidP="007E7A35">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0DAF9175" w14:textId="77777777" w:rsidR="007E7A35" w:rsidRPr="00CC0C94" w:rsidRDefault="007E7A35" w:rsidP="007E7A35">
      <w:pPr>
        <w:pStyle w:val="B1"/>
      </w:pPr>
      <w:r w:rsidRPr="00CC0C94">
        <w:tab/>
        <w:t>The UE shall stop timer T3346 if it is running.</w:t>
      </w:r>
    </w:p>
    <w:p w14:paraId="236BE263" w14:textId="77777777" w:rsidR="007E7A35" w:rsidRPr="00CC0C94" w:rsidRDefault="007E7A35" w:rsidP="007E7A3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7CD8C23C" w14:textId="77777777" w:rsidR="007E7A35" w:rsidRPr="00CC0C94" w:rsidRDefault="007E7A35" w:rsidP="007E7A3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2A06292" w14:textId="77777777" w:rsidR="007E7A35" w:rsidRPr="00CC0C94" w:rsidRDefault="007E7A35" w:rsidP="007E7A35">
      <w:pPr>
        <w:pStyle w:val="B1"/>
      </w:pPr>
      <w:r w:rsidRPr="00CC0C94">
        <w:tab/>
        <w:t>The UE stays in the current serving cell and applies the normal cell reselection process. The tracking area updating procedure is started, if still necessary, when timer T3346 expires or is stopped.</w:t>
      </w:r>
    </w:p>
    <w:p w14:paraId="7DF24EBB" w14:textId="77777777" w:rsidR="007E7A35" w:rsidRDefault="007E7A35" w:rsidP="007E7A35">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3C35804" w14:textId="77777777" w:rsidR="007E7A35" w:rsidRDefault="007E7A35" w:rsidP="007E7A35">
      <w:pPr>
        <w:pStyle w:val="B1"/>
        <w:rPr>
          <w:lang w:eastAsia="ko-KR"/>
        </w:rPr>
      </w:pPr>
      <w:r>
        <w:tab/>
        <w:t>If the tracking area updating procedure</w:t>
      </w:r>
      <w:r>
        <w:rPr>
          <w:lang w:eastAsia="ko-KR"/>
        </w:rPr>
        <w:t xml:space="preserve"> was initiated for an MO MMTEL voice call or an MO MMTEL video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08146381" w14:textId="77777777" w:rsidR="007E7A35" w:rsidRPr="00CC0C94" w:rsidRDefault="007E7A35" w:rsidP="007E7A35">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1139FB5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86D2521" w14:textId="77777777" w:rsidR="007E7A35" w:rsidRPr="00CC0C94" w:rsidRDefault="007E7A35" w:rsidP="007E7A35">
      <w:pPr>
        <w:pStyle w:val="B1"/>
      </w:pPr>
      <w:r w:rsidRPr="00CC0C94">
        <w:t>#25</w:t>
      </w:r>
      <w:r w:rsidRPr="00CC0C94">
        <w:tab/>
        <w:t>(Not authorized for this CSG);</w:t>
      </w:r>
    </w:p>
    <w:p w14:paraId="0E3656FB" w14:textId="77777777" w:rsidR="007E7A35" w:rsidRPr="00CC0C94" w:rsidRDefault="007E7A35" w:rsidP="007E7A35">
      <w:pPr>
        <w:pStyle w:val="B1"/>
      </w:pPr>
      <w:r w:rsidRPr="00CC0C94">
        <w:tab/>
        <w:t xml:space="preserve">EMM cause #25 is only applicable when received from a CSG cell. EMM cause #25 received from a non-CSG cell is considered as an abnormal case and the behaviour of the UE is specified in </w:t>
      </w:r>
      <w:r>
        <w:t>clause</w:t>
      </w:r>
      <w:r w:rsidRPr="00CC0C94">
        <w:t> 5.5.3.3.6.</w:t>
      </w:r>
    </w:p>
    <w:p w14:paraId="55B3958D" w14:textId="77777777" w:rsidR="007E7A35" w:rsidRPr="00CC0C94" w:rsidRDefault="007E7A35" w:rsidP="007E7A35">
      <w:pPr>
        <w:pStyle w:val="B1"/>
      </w:pPr>
      <w:r w:rsidRPr="00CC0C94">
        <w:tab/>
        <w:t xml:space="preserve">The UE shall set the EPS update status to EU3 ROAMING NOT ALLOWED (and store it according to </w:t>
      </w:r>
      <w:r>
        <w:t>clause</w:t>
      </w:r>
      <w:r w:rsidRPr="00CC0C94">
        <w:t> 5.1.3.3). The UE shall reset the tracking area updating attempt counter and shall enter the state EMM-REGISTERED.LIMITED-SERVICE.</w:t>
      </w:r>
    </w:p>
    <w:p w14:paraId="657D2F2B" w14:textId="77777777" w:rsidR="007E7A35" w:rsidRPr="00CC0C94" w:rsidRDefault="007E7A35" w:rsidP="007E7A35">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E876282" w14:textId="77777777" w:rsidR="007E7A35" w:rsidRPr="00CC0C94" w:rsidRDefault="007E7A35" w:rsidP="007E7A35">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r>
        <w:t>clause</w:t>
      </w:r>
      <w:r w:rsidRPr="00CC0C94">
        <w:t> 3.1A.</w:t>
      </w:r>
    </w:p>
    <w:p w14:paraId="7ADADF8D" w14:textId="77777777" w:rsidR="007E7A35" w:rsidRPr="00CC0C94" w:rsidRDefault="007E7A35" w:rsidP="007E7A35">
      <w:pPr>
        <w:pStyle w:val="B1"/>
      </w:pPr>
      <w:r w:rsidRPr="00CC0C94">
        <w:tab/>
        <w:t>The UE shall search for a suitable cell according to 3GPP TS 36.304 [21].</w:t>
      </w:r>
    </w:p>
    <w:p w14:paraId="39BF2B9E" w14:textId="77777777" w:rsidR="007E7A35" w:rsidRPr="00CC0C94" w:rsidRDefault="007E7A35" w:rsidP="007E7A35">
      <w:pPr>
        <w:pStyle w:val="B1"/>
      </w:pPr>
      <w:r w:rsidRPr="00CC0C94">
        <w:lastRenderedPageBreak/>
        <w:tab/>
        <w:t>The UE shall indicate the Update type IE "combined TA/LA updating with IMSI attach" when performing the tracking area updating procedure.</w:t>
      </w:r>
    </w:p>
    <w:p w14:paraId="75F92EED" w14:textId="77777777" w:rsidR="007E7A35" w:rsidRPr="00CC0C94" w:rsidRDefault="007E7A35" w:rsidP="007E7A35">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38A34D4"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rsidRPr="008175CD">
        <w:t xml:space="preserve"> </w:t>
      </w:r>
      <w:r>
        <w:t>and reset the registration attempt counter.</w:t>
      </w:r>
    </w:p>
    <w:p w14:paraId="1819973D" w14:textId="77777777" w:rsidR="007E7A35" w:rsidRPr="003168A2" w:rsidRDefault="007E7A35" w:rsidP="007E7A35">
      <w:pPr>
        <w:pStyle w:val="B1"/>
      </w:pPr>
      <w:r>
        <w:t>#31</w:t>
      </w:r>
      <w:r w:rsidRPr="003168A2">
        <w:tab/>
        <w:t>(</w:t>
      </w:r>
      <w:r>
        <w:t>Redirection to 5GCN required</w:t>
      </w:r>
      <w:r w:rsidRPr="003168A2">
        <w:t>);</w:t>
      </w:r>
    </w:p>
    <w:p w14:paraId="28CBBA21" w14:textId="79E439A3" w:rsidR="007E7A35" w:rsidRDefault="007E7A35" w:rsidP="007E7A35">
      <w:pPr>
        <w:pStyle w:val="B1"/>
      </w:pPr>
      <w:r w:rsidRPr="00CC0C94">
        <w:tab/>
      </w:r>
      <w:r>
        <w:t>E</w:t>
      </w:r>
      <w:r w:rsidRPr="00BC72C7">
        <w:t>MM cause #31 received by a UE that has not indicated support for CIoT optimizations</w:t>
      </w:r>
      <w:ins w:id="37" w:author="DANISH EHSAN HASHMI/CP 2 /SRI-Bangalore/Staff Engineer/삼성전자" w:date="2021-08-12T05:46:00Z">
        <w:r w:rsidR="00B537BB" w:rsidRPr="00B537BB">
          <w:t xml:space="preserve"> </w:t>
        </w:r>
        <w:r w:rsidR="00B537BB">
          <w:t>or not indicated support for N</w:t>
        </w:r>
        <w:r w:rsidR="00812D70">
          <w:t>1 mode</w:t>
        </w:r>
      </w:ins>
      <w:r w:rsidRPr="00BC72C7">
        <w:t xml:space="preserve"> is considered </w:t>
      </w:r>
      <w:r>
        <w:t xml:space="preserve">as </w:t>
      </w:r>
      <w:r w:rsidRPr="00BC72C7">
        <w:t xml:space="preserve">an abnormal case and the behaviour of the UE is </w:t>
      </w:r>
      <w:r>
        <w:t>specified in clause 5.5.3.3.6</w:t>
      </w:r>
      <w:r w:rsidRPr="00BC72C7">
        <w:t>.</w:t>
      </w:r>
    </w:p>
    <w:p w14:paraId="2AB05BF5" w14:textId="77777777" w:rsidR="007E7A35" w:rsidRPr="00CC0C94" w:rsidRDefault="007E7A35" w:rsidP="007E7A35">
      <w:pPr>
        <w:pStyle w:val="B1"/>
      </w:pPr>
      <w:r w:rsidRPr="00CC0C94">
        <w:tab/>
        <w:t xml:space="preserve">The UE shall set the EPS update status to EU3 ROAMING NOT ALLOWED (and shall store it according to </w:t>
      </w:r>
      <w:r>
        <w:t>clause</w:t>
      </w:r>
      <w:r w:rsidRPr="00CC0C94">
        <w:t> 5.1.3.3). The UE shall reset the tracking area updating attempt counter and shall enter the state EMM-REGISTERED.LIMITED-SERVICE.</w:t>
      </w:r>
    </w:p>
    <w:p w14:paraId="4AC482EC" w14:textId="77777777" w:rsidR="007E7A35" w:rsidRDefault="007E7A35" w:rsidP="007E7A3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clause 4.5)</w:t>
      </w:r>
      <w:r>
        <w:rPr>
          <w:lang w:eastAsia="ko-KR"/>
        </w:rPr>
        <w:t>.</w:t>
      </w:r>
    </w:p>
    <w:p w14:paraId="6FDF650F" w14:textId="77777777" w:rsidR="007E7A35" w:rsidRPr="00CC0C94" w:rsidRDefault="007E7A35" w:rsidP="007E7A3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GUTI, last visited registered TAI, TAI list</w:t>
      </w:r>
      <w:r>
        <w:t>,</w:t>
      </w:r>
      <w:r w:rsidRPr="003168A2">
        <w:t xml:space="preserve"> </w:t>
      </w:r>
      <w:r>
        <w:t>ng</w:t>
      </w:r>
      <w:r w:rsidRPr="003168A2">
        <w:t>KSI</w:t>
      </w:r>
      <w:r>
        <w:t xml:space="preserve"> and registration attempt counter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834DBAB" w14:textId="77777777" w:rsidR="007E7A35" w:rsidRPr="00CC0C94" w:rsidRDefault="007E7A35" w:rsidP="007E7A3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4EDC2CA0" w14:textId="77777777" w:rsidR="007E7A35" w:rsidRPr="00CC0C94" w:rsidRDefault="007E7A35" w:rsidP="007E7A3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w:t>
      </w:r>
    </w:p>
    <w:p w14:paraId="6FA8D97A" w14:textId="77777777" w:rsidR="007E7A35" w:rsidRPr="006E79E8" w:rsidRDefault="007E7A35" w:rsidP="007E7A35">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3BAC17FB" w14:textId="77777777" w:rsidR="007E7A35" w:rsidRPr="00CC0C94" w:rsidRDefault="007E7A35" w:rsidP="007E7A35">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420B8FF" w14:textId="77777777" w:rsidR="007E7A35" w:rsidRPr="006E79E8" w:rsidRDefault="007E7A35" w:rsidP="007E7A35">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0665ED0D" w14:textId="77777777" w:rsidR="007E7A35" w:rsidRPr="006E79E8" w:rsidRDefault="007E7A35" w:rsidP="007E7A35">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0F43BA1B" w14:textId="77777777" w:rsidR="007E7A35" w:rsidRPr="00CC0C94" w:rsidRDefault="007E7A35" w:rsidP="007E7A35">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344761FF" w14:textId="77777777" w:rsidR="007E7A35" w:rsidRPr="00CC0C94" w:rsidRDefault="007E7A35" w:rsidP="007E7A35">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187325A" w14:textId="77777777" w:rsidR="007E7A35" w:rsidRPr="00CC0C94" w:rsidRDefault="007E7A35" w:rsidP="007E7A35">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2AA381CF" w14:textId="77777777" w:rsidR="007E7A35" w:rsidRPr="00CC0C94" w:rsidRDefault="007E7A35" w:rsidP="007E7A35">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DB7B73E" w14:textId="77777777" w:rsidR="007E7A35" w:rsidRDefault="007E7A35" w:rsidP="007E7A35">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6BFDA594" w14:textId="77777777" w:rsidR="007E7A35" w:rsidRPr="00CC0C94" w:rsidRDefault="007E7A35" w:rsidP="007E7A35">
      <w:pPr>
        <w:pStyle w:val="B1"/>
      </w:pPr>
      <w:r w:rsidRPr="00CC0C94">
        <w:t>#42</w:t>
      </w:r>
      <w:r w:rsidRPr="00CC0C94">
        <w:tab/>
        <w:t>(Severe network failure);</w:t>
      </w:r>
    </w:p>
    <w:p w14:paraId="7CC619B8" w14:textId="77777777" w:rsidR="007E7A35" w:rsidRPr="00CC0C94" w:rsidRDefault="007E7A35" w:rsidP="007E7A35">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6D5AAE4" w14:textId="77777777" w:rsidR="007E7A35" w:rsidRPr="00CC0C94" w:rsidRDefault="007E7A35" w:rsidP="007E7A35">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5E09E131" w14:textId="77777777" w:rsidR="007E7A35" w:rsidRDefault="007E7A35" w:rsidP="007E7A3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3C10F203" w14:textId="77777777" w:rsidR="007E7A35" w:rsidRPr="00CC0C94" w:rsidRDefault="007E7A35" w:rsidP="007E7A35">
      <w:pPr>
        <w:rPr>
          <w:lang w:eastAsia="ko-KR"/>
        </w:rPr>
      </w:pPr>
      <w:r w:rsidRPr="00CC0C94">
        <w:t xml:space="preserve">Other values are considered as abnormal cases. The behaviour of the UE in those cases is specified in </w:t>
      </w:r>
      <w:r>
        <w:t>clause</w:t>
      </w:r>
      <w:r w:rsidRPr="00CC0C94">
        <w:t> </w:t>
      </w:r>
      <w:r w:rsidRPr="00CC0C94">
        <w:rPr>
          <w:lang w:eastAsia="ko-KR"/>
        </w:rPr>
        <w:t>5.5.3.3.6</w:t>
      </w:r>
      <w:r w:rsidRPr="00CC0C94">
        <w:t>.</w:t>
      </w:r>
    </w:p>
    <w:p w14:paraId="14D324A9" w14:textId="334F196B" w:rsidR="007E7A35" w:rsidRDefault="007E7A35" w:rsidP="007E7A35">
      <w:pPr>
        <w:jc w:val="center"/>
        <w:rPr>
          <w:noProof/>
        </w:rPr>
      </w:pPr>
    </w:p>
    <w:p w14:paraId="13351022" w14:textId="77777777" w:rsidR="007E7A35" w:rsidRDefault="007E7A35" w:rsidP="007E7A35">
      <w:pPr>
        <w:jc w:val="center"/>
        <w:rPr>
          <w:noProof/>
        </w:rPr>
      </w:pPr>
      <w:r>
        <w:rPr>
          <w:highlight w:val="green"/>
        </w:rPr>
        <w:t>***** Next change *****</w:t>
      </w:r>
    </w:p>
    <w:p w14:paraId="7C8EF40A" w14:textId="77777777" w:rsidR="007E7A35" w:rsidRDefault="007E7A35" w:rsidP="007E7A35">
      <w:pPr>
        <w:jc w:val="center"/>
        <w:rPr>
          <w:noProof/>
        </w:rPr>
      </w:pPr>
    </w:p>
    <w:p w14:paraId="4DBE989A" w14:textId="77777777" w:rsidR="007E7A35" w:rsidRDefault="007E7A35" w:rsidP="007242D2">
      <w:pPr>
        <w:jc w:val="center"/>
      </w:pPr>
    </w:p>
    <w:p w14:paraId="33DAB2F5" w14:textId="6C25B01D" w:rsidR="007242D2" w:rsidRDefault="007242D2" w:rsidP="007242D2">
      <w:pPr>
        <w:jc w:val="center"/>
        <w:rPr>
          <w:noProof/>
        </w:rPr>
      </w:pPr>
      <w:r>
        <w:rPr>
          <w:highlight w:val="green"/>
        </w:rPr>
        <w:t>***** End change *****</w:t>
      </w:r>
    </w:p>
    <w:p w14:paraId="25F318AD" w14:textId="77777777" w:rsidR="007242D2" w:rsidRDefault="007242D2">
      <w:pPr>
        <w:rPr>
          <w:noProof/>
        </w:rPr>
      </w:pPr>
    </w:p>
    <w:p w14:paraId="635FB854" w14:textId="77777777" w:rsidR="007242D2" w:rsidRDefault="007242D2">
      <w:pPr>
        <w:rPr>
          <w:noProof/>
        </w:rPr>
      </w:pPr>
    </w:p>
    <w:p w14:paraId="57BA6E13" w14:textId="7A066BBA" w:rsidR="007242D2" w:rsidRDefault="007242D2">
      <w:pPr>
        <w:rPr>
          <w:noProof/>
        </w:rPr>
        <w:sectPr w:rsidR="007242D2">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91D5A" w14:textId="77777777" w:rsidR="007F34EE" w:rsidRDefault="007F34EE">
      <w:r>
        <w:separator/>
      </w:r>
    </w:p>
  </w:endnote>
  <w:endnote w:type="continuationSeparator" w:id="0">
    <w:p w14:paraId="3AF730EF" w14:textId="77777777" w:rsidR="007F34EE" w:rsidRDefault="007F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E2B6A" w14:textId="77777777" w:rsidR="007F34EE" w:rsidRDefault="007F34EE">
      <w:r>
        <w:separator/>
      </w:r>
    </w:p>
  </w:footnote>
  <w:footnote w:type="continuationSeparator" w:id="0">
    <w:p w14:paraId="3F3F965C" w14:textId="77777777" w:rsidR="007F34EE" w:rsidRDefault="007F3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02920"/>
    <w:multiLevelType w:val="hybridMultilevel"/>
    <w:tmpl w:val="4D7017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73E57C2"/>
    <w:multiLevelType w:val="hybridMultilevel"/>
    <w:tmpl w:val="13365696"/>
    <w:lvl w:ilvl="0" w:tplc="EF4267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1B2"/>
    <w:rsid w:val="00073F5C"/>
    <w:rsid w:val="000A1F6F"/>
    <w:rsid w:val="000A6394"/>
    <w:rsid w:val="000B7FED"/>
    <w:rsid w:val="000C038A"/>
    <w:rsid w:val="000C6598"/>
    <w:rsid w:val="000F1788"/>
    <w:rsid w:val="00135B02"/>
    <w:rsid w:val="00143DCF"/>
    <w:rsid w:val="00145D43"/>
    <w:rsid w:val="001651F7"/>
    <w:rsid w:val="00185EEA"/>
    <w:rsid w:val="00192C46"/>
    <w:rsid w:val="001A08B3"/>
    <w:rsid w:val="001A7B60"/>
    <w:rsid w:val="001B52F0"/>
    <w:rsid w:val="001B7A65"/>
    <w:rsid w:val="001E41F3"/>
    <w:rsid w:val="00206130"/>
    <w:rsid w:val="00227EAD"/>
    <w:rsid w:val="00230865"/>
    <w:rsid w:val="00255644"/>
    <w:rsid w:val="0026004D"/>
    <w:rsid w:val="002640DD"/>
    <w:rsid w:val="00275D12"/>
    <w:rsid w:val="002816BF"/>
    <w:rsid w:val="00284FEB"/>
    <w:rsid w:val="002860C4"/>
    <w:rsid w:val="002A1ABE"/>
    <w:rsid w:val="002B5741"/>
    <w:rsid w:val="00305409"/>
    <w:rsid w:val="003202B8"/>
    <w:rsid w:val="003609EF"/>
    <w:rsid w:val="0036231A"/>
    <w:rsid w:val="00363DF6"/>
    <w:rsid w:val="003674C0"/>
    <w:rsid w:val="00374DD4"/>
    <w:rsid w:val="003B729C"/>
    <w:rsid w:val="003E0827"/>
    <w:rsid w:val="003E1A36"/>
    <w:rsid w:val="004057C4"/>
    <w:rsid w:val="00410371"/>
    <w:rsid w:val="004242F1"/>
    <w:rsid w:val="00434669"/>
    <w:rsid w:val="004A6835"/>
    <w:rsid w:val="004B75B7"/>
    <w:rsid w:val="004E1669"/>
    <w:rsid w:val="004E7B02"/>
    <w:rsid w:val="00512317"/>
    <w:rsid w:val="0051580D"/>
    <w:rsid w:val="00544FD2"/>
    <w:rsid w:val="00547111"/>
    <w:rsid w:val="00570453"/>
    <w:rsid w:val="00592D74"/>
    <w:rsid w:val="005E2C44"/>
    <w:rsid w:val="00621188"/>
    <w:rsid w:val="006257ED"/>
    <w:rsid w:val="006469AD"/>
    <w:rsid w:val="00677E82"/>
    <w:rsid w:val="00695808"/>
    <w:rsid w:val="006B46FB"/>
    <w:rsid w:val="006E21FB"/>
    <w:rsid w:val="007242D2"/>
    <w:rsid w:val="00730CF9"/>
    <w:rsid w:val="0076678C"/>
    <w:rsid w:val="00792342"/>
    <w:rsid w:val="007977A8"/>
    <w:rsid w:val="007A2C44"/>
    <w:rsid w:val="007B3BE2"/>
    <w:rsid w:val="007B512A"/>
    <w:rsid w:val="007C2097"/>
    <w:rsid w:val="007D6A07"/>
    <w:rsid w:val="007E7A35"/>
    <w:rsid w:val="007F34EE"/>
    <w:rsid w:val="007F7259"/>
    <w:rsid w:val="00803B82"/>
    <w:rsid w:val="008040A8"/>
    <w:rsid w:val="00812D70"/>
    <w:rsid w:val="008279FA"/>
    <w:rsid w:val="008438B9"/>
    <w:rsid w:val="00843F64"/>
    <w:rsid w:val="008626E7"/>
    <w:rsid w:val="00870EE7"/>
    <w:rsid w:val="008863B9"/>
    <w:rsid w:val="008A45A6"/>
    <w:rsid w:val="008B1154"/>
    <w:rsid w:val="008D429C"/>
    <w:rsid w:val="008F686C"/>
    <w:rsid w:val="00913CD0"/>
    <w:rsid w:val="009148DE"/>
    <w:rsid w:val="00941BFE"/>
    <w:rsid w:val="00941E30"/>
    <w:rsid w:val="009777D9"/>
    <w:rsid w:val="00991B88"/>
    <w:rsid w:val="009A5753"/>
    <w:rsid w:val="009A579D"/>
    <w:rsid w:val="009A7196"/>
    <w:rsid w:val="009E0652"/>
    <w:rsid w:val="009E27D4"/>
    <w:rsid w:val="009E3297"/>
    <w:rsid w:val="009E6C24"/>
    <w:rsid w:val="009F734F"/>
    <w:rsid w:val="00A246B6"/>
    <w:rsid w:val="00A47E70"/>
    <w:rsid w:val="00A50CF0"/>
    <w:rsid w:val="00A542A2"/>
    <w:rsid w:val="00A56556"/>
    <w:rsid w:val="00A7671C"/>
    <w:rsid w:val="00AA2CBC"/>
    <w:rsid w:val="00AC5820"/>
    <w:rsid w:val="00AD1CD8"/>
    <w:rsid w:val="00AE6D1D"/>
    <w:rsid w:val="00B071CB"/>
    <w:rsid w:val="00B258BB"/>
    <w:rsid w:val="00B468EF"/>
    <w:rsid w:val="00B537BB"/>
    <w:rsid w:val="00B67B97"/>
    <w:rsid w:val="00B968C8"/>
    <w:rsid w:val="00BA3EC5"/>
    <w:rsid w:val="00BA51D9"/>
    <w:rsid w:val="00BB5DFC"/>
    <w:rsid w:val="00BC0C35"/>
    <w:rsid w:val="00BD279D"/>
    <w:rsid w:val="00BD6BB8"/>
    <w:rsid w:val="00BE709E"/>
    <w:rsid w:val="00BE70D2"/>
    <w:rsid w:val="00C66BA2"/>
    <w:rsid w:val="00C70118"/>
    <w:rsid w:val="00C75CB0"/>
    <w:rsid w:val="00C91A67"/>
    <w:rsid w:val="00C95985"/>
    <w:rsid w:val="00CA21C3"/>
    <w:rsid w:val="00CB56D0"/>
    <w:rsid w:val="00CC4EC9"/>
    <w:rsid w:val="00CC5026"/>
    <w:rsid w:val="00CC68D0"/>
    <w:rsid w:val="00D03F9A"/>
    <w:rsid w:val="00D06D51"/>
    <w:rsid w:val="00D24991"/>
    <w:rsid w:val="00D4629B"/>
    <w:rsid w:val="00D50255"/>
    <w:rsid w:val="00D550E1"/>
    <w:rsid w:val="00D66520"/>
    <w:rsid w:val="00D91B51"/>
    <w:rsid w:val="00DA3849"/>
    <w:rsid w:val="00DE2410"/>
    <w:rsid w:val="00DE34CF"/>
    <w:rsid w:val="00DF27CE"/>
    <w:rsid w:val="00DF79CC"/>
    <w:rsid w:val="00E02C44"/>
    <w:rsid w:val="00E13F3D"/>
    <w:rsid w:val="00E34898"/>
    <w:rsid w:val="00E47A01"/>
    <w:rsid w:val="00E67990"/>
    <w:rsid w:val="00E8079D"/>
    <w:rsid w:val="00EB09B7"/>
    <w:rsid w:val="00EC02F2"/>
    <w:rsid w:val="00EE7D7C"/>
    <w:rsid w:val="00F25D98"/>
    <w:rsid w:val="00F300FB"/>
    <w:rsid w:val="00F55BDE"/>
    <w:rsid w:val="00F932D7"/>
    <w:rsid w:val="00F968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7242D2"/>
    <w:rPr>
      <w:rFonts w:ascii="Times New Roman" w:hAnsi="Times New Roman"/>
      <w:lang w:val="en-GB" w:eastAsia="en-US"/>
    </w:rPr>
  </w:style>
  <w:style w:type="character" w:customStyle="1" w:styleId="NOChar">
    <w:name w:val="NO Char"/>
    <w:link w:val="NO"/>
    <w:rsid w:val="007242D2"/>
    <w:rPr>
      <w:rFonts w:ascii="Times New Roman" w:hAnsi="Times New Roman"/>
      <w:lang w:val="en-GB" w:eastAsia="en-US"/>
    </w:rPr>
  </w:style>
  <w:style w:type="character" w:customStyle="1" w:styleId="B2Char">
    <w:name w:val="B2 Char"/>
    <w:link w:val="B2"/>
    <w:qFormat/>
    <w:rsid w:val="007242D2"/>
    <w:rPr>
      <w:rFonts w:ascii="Times New Roman" w:hAnsi="Times New Roman"/>
      <w:lang w:val="en-GB" w:eastAsia="en-US"/>
    </w:rPr>
  </w:style>
  <w:style w:type="paragraph" w:styleId="Revision">
    <w:name w:val="Revision"/>
    <w:hidden/>
    <w:uiPriority w:val="99"/>
    <w:semiHidden/>
    <w:rsid w:val="00F932D7"/>
    <w:rPr>
      <w:rFonts w:ascii="Times New Roman" w:hAnsi="Times New Roman"/>
      <w:lang w:val="en-GB" w:eastAsia="en-US"/>
    </w:rPr>
  </w:style>
  <w:style w:type="paragraph" w:styleId="ListParagraph">
    <w:name w:val="List Paragraph"/>
    <w:basedOn w:val="Normal"/>
    <w:uiPriority w:val="34"/>
    <w:qFormat/>
    <w:rsid w:val="001651F7"/>
    <w:pPr>
      <w:ind w:left="720"/>
      <w:contextualSpacing/>
    </w:pPr>
  </w:style>
  <w:style w:type="character" w:customStyle="1" w:styleId="B1Char">
    <w:name w:val="B1 Char"/>
    <w:qFormat/>
    <w:locked/>
    <w:rsid w:val="007A2C44"/>
    <w:rPr>
      <w:lang w:eastAsia="en-US"/>
    </w:rPr>
  </w:style>
  <w:style w:type="character" w:customStyle="1" w:styleId="NOZchn">
    <w:name w:val="NO Zchn"/>
    <w:qFormat/>
    <w:locked/>
    <w:rsid w:val="007A2C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DA399-D667-4386-AD90-3FBE089D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29</Pages>
  <Words>16865</Words>
  <Characters>96131</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24</cp:revision>
  <cp:lastPrinted>1899-12-31T23:00:00Z</cp:lastPrinted>
  <dcterms:created xsi:type="dcterms:W3CDTF">2021-08-04T10:52:00Z</dcterms:created>
  <dcterms:modified xsi:type="dcterms:W3CDTF">2021-08-12T09:27:00Z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